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55D25" w14:textId="73DC8BFD" w:rsidR="00B208FF" w:rsidRDefault="00B208FF" w:rsidP="0095783B">
      <w:pPr>
        <w:pBdr>
          <w:bottom w:val="single" w:sz="4" w:space="1" w:color="auto"/>
        </w:pBdr>
        <w:tabs>
          <w:tab w:val="left" w:pos="3969"/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>
        <w:rPr>
          <w:rFonts w:eastAsia="MS Mincho" w:cs="Arial"/>
          <w:b/>
          <w:sz w:val="24"/>
          <w:szCs w:val="24"/>
          <w:lang w:eastAsia="ja-JP"/>
        </w:rPr>
        <w:t>3GPP TSG-SA WG1 Meeting #10</w:t>
      </w:r>
      <w:r w:rsidR="001102DE">
        <w:rPr>
          <w:rFonts w:eastAsia="MS Mincho" w:cs="Arial"/>
          <w:b/>
          <w:sz w:val="24"/>
          <w:szCs w:val="24"/>
          <w:lang w:eastAsia="ja-JP"/>
        </w:rPr>
        <w:t>9</w:t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 w:rsidRPr="00BB5AE1">
        <w:rPr>
          <w:rFonts w:eastAsia="MS Mincho" w:cs="Arial"/>
          <w:b/>
          <w:sz w:val="24"/>
          <w:szCs w:val="24"/>
          <w:lang w:eastAsia="ja-JP"/>
        </w:rPr>
        <w:tab/>
      </w:r>
      <w:r w:rsidR="00F90AE1">
        <w:rPr>
          <w:rFonts w:eastAsia="MS Mincho" w:cs="Arial"/>
          <w:b/>
          <w:sz w:val="24"/>
          <w:szCs w:val="24"/>
          <w:lang w:eastAsia="ja-JP"/>
        </w:rPr>
        <w:tab/>
      </w:r>
      <w:r w:rsidRPr="00BB5AE1">
        <w:rPr>
          <w:rFonts w:eastAsia="MS Mincho" w:cs="Arial"/>
          <w:b/>
          <w:sz w:val="24"/>
          <w:szCs w:val="24"/>
          <w:lang w:eastAsia="ja-JP"/>
        </w:rPr>
        <w:t>S1-</w:t>
      </w:r>
      <w:r w:rsidR="00F90AE1">
        <w:rPr>
          <w:rFonts w:eastAsia="MS Mincho" w:cs="Arial"/>
          <w:b/>
          <w:sz w:val="24"/>
          <w:szCs w:val="24"/>
          <w:lang w:eastAsia="ja-JP"/>
        </w:rPr>
        <w:t>25</w:t>
      </w:r>
      <w:r w:rsidR="002D2BEA">
        <w:rPr>
          <w:rFonts w:eastAsia="MS Mincho" w:cs="Arial"/>
          <w:b/>
          <w:sz w:val="24"/>
          <w:szCs w:val="24"/>
          <w:lang w:eastAsia="ja-JP"/>
        </w:rPr>
        <w:t>0873</w:t>
      </w:r>
    </w:p>
    <w:p w14:paraId="0FEBC1DE" w14:textId="48D1E79E" w:rsidR="000924E4" w:rsidRPr="00835D67" w:rsidRDefault="00A90F16" w:rsidP="00835D67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r w:rsidRPr="00A90F16">
        <w:rPr>
          <w:rFonts w:eastAsia="MS Mincho" w:cs="Arial"/>
          <w:b/>
          <w:sz w:val="24"/>
          <w:szCs w:val="24"/>
          <w:lang w:eastAsia="ja-JP"/>
        </w:rPr>
        <w:t>17-21 Feb</w:t>
      </w:r>
      <w:r>
        <w:rPr>
          <w:rFonts w:eastAsia="MS Mincho" w:cs="Arial"/>
          <w:b/>
          <w:sz w:val="24"/>
          <w:szCs w:val="24"/>
          <w:lang w:eastAsia="ja-JP"/>
        </w:rPr>
        <w:t>ruary 2025, Athens, Greece</w:t>
      </w:r>
      <w:r w:rsidR="00835D67" w:rsidRPr="00FA4F19">
        <w:rPr>
          <w:rFonts w:eastAsia="MS Mincho" w:cs="Arial"/>
          <w:b/>
          <w:sz w:val="24"/>
          <w:szCs w:val="24"/>
          <w:lang w:eastAsia="ja-JP"/>
        </w:rPr>
        <w:tab/>
      </w:r>
      <w:r w:rsidR="00B208FF">
        <w:rPr>
          <w:rFonts w:eastAsia="MS Mincho" w:cs="Arial"/>
          <w:b/>
          <w:sz w:val="24"/>
          <w:szCs w:val="24"/>
          <w:lang w:eastAsia="ja-JP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64FC934B" w14:textId="27C1E548" w:rsidR="00F90AE1" w:rsidRPr="00BC07EC" w:rsidRDefault="00F90AE1" w:rsidP="00F90AE1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 w:rsidR="00A25DCD">
        <w:rPr>
          <w:rFonts w:eastAsia="Times New Roman" w:cs="Arial"/>
          <w:sz w:val="22"/>
          <w:szCs w:val="20"/>
          <w:lang w:eastAsia="ar-SA"/>
        </w:rPr>
        <w:t>Report</w:t>
      </w:r>
      <w:r w:rsidR="0051782E">
        <w:rPr>
          <w:rFonts w:eastAsia="Times New Roman" w:cs="Arial"/>
          <w:sz w:val="22"/>
          <w:szCs w:val="20"/>
          <w:lang w:eastAsia="ar-SA"/>
        </w:rPr>
        <w:t xml:space="preserve"> </w:t>
      </w:r>
      <w:r w:rsidR="00A25DCD">
        <w:rPr>
          <w:rFonts w:eastAsia="Times New Roman" w:cs="Arial"/>
          <w:sz w:val="22"/>
          <w:szCs w:val="20"/>
          <w:lang w:eastAsia="ar-SA"/>
        </w:rPr>
        <w:t>for</w:t>
      </w:r>
      <w:r>
        <w:rPr>
          <w:rFonts w:eastAsia="Times New Roman" w:cs="Arial"/>
          <w:sz w:val="22"/>
          <w:szCs w:val="20"/>
          <w:lang w:eastAsia="ar-SA"/>
        </w:rPr>
        <w:t xml:space="preserve"> </w:t>
      </w:r>
      <w:r w:rsidRPr="002D04E9">
        <w:rPr>
          <w:rFonts w:eastAsia="Times New Roman" w:cs="Arial"/>
          <w:sz w:val="22"/>
          <w:szCs w:val="20"/>
          <w:lang w:eastAsia="ar-SA"/>
        </w:rPr>
        <w:t xml:space="preserve">6G </w:t>
      </w:r>
      <w:r w:rsidRPr="00F90AE1">
        <w:rPr>
          <w:rFonts w:eastAsia="Times New Roman" w:cs="Arial"/>
          <w:sz w:val="22"/>
          <w:szCs w:val="20"/>
          <w:lang w:eastAsia="ar-SA"/>
        </w:rPr>
        <w:t>Sensing + Immersive</w:t>
      </w:r>
    </w:p>
    <w:p w14:paraId="48AB923E" w14:textId="77777777" w:rsidR="00F90AE1" w:rsidRPr="00CC1E3B" w:rsidRDefault="00F90AE1" w:rsidP="00F90AE1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bookmarkStart w:id="3" w:name="OLE_LINK3"/>
      <w:bookmarkStart w:id="4" w:name="OLE_LINK4"/>
      <w:r w:rsidRPr="00CC1E3B">
        <w:rPr>
          <w:rFonts w:eastAsia="Times New Roman" w:cs="Arial"/>
          <w:sz w:val="22"/>
          <w:szCs w:val="20"/>
          <w:lang w:val="fr-FR" w:eastAsia="ar-SA"/>
        </w:rPr>
        <w:t>Ag. Item:</w:t>
      </w:r>
      <w:r w:rsidRPr="00CC1E3B">
        <w:rPr>
          <w:rFonts w:eastAsia="Times New Roman" w:cs="Arial"/>
          <w:sz w:val="22"/>
          <w:szCs w:val="20"/>
          <w:lang w:val="fr-FR" w:eastAsia="ar-SA"/>
        </w:rPr>
        <w:tab/>
        <w:t>1</w:t>
      </w:r>
      <w:r>
        <w:rPr>
          <w:rFonts w:eastAsia="Times New Roman" w:cs="Arial"/>
          <w:sz w:val="22"/>
          <w:szCs w:val="20"/>
          <w:lang w:val="fr-FR" w:eastAsia="ar-SA"/>
        </w:rPr>
        <w:t>0</w:t>
      </w:r>
      <w:r w:rsidRPr="00CC1E3B">
        <w:rPr>
          <w:rFonts w:eastAsia="Times New Roman" w:cs="Arial"/>
          <w:sz w:val="22"/>
          <w:szCs w:val="20"/>
          <w:lang w:val="fr-FR" w:eastAsia="ar-SA"/>
        </w:rPr>
        <w:t>.1</w:t>
      </w:r>
    </w:p>
    <w:p w14:paraId="791620DF" w14:textId="77777777" w:rsidR="00F90AE1" w:rsidRPr="00CC1E3B" w:rsidRDefault="00F90AE1" w:rsidP="00F90AE1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CC1E3B">
        <w:rPr>
          <w:rFonts w:eastAsia="Times New Roman" w:cs="Arial"/>
          <w:sz w:val="22"/>
          <w:szCs w:val="20"/>
          <w:lang w:val="fr-FR" w:eastAsia="ar-SA"/>
        </w:rPr>
        <w:t>Source:</w:t>
      </w:r>
      <w:bookmarkEnd w:id="3"/>
      <w:bookmarkEnd w:id="4"/>
      <w:r w:rsidRPr="00CC1E3B">
        <w:rPr>
          <w:rFonts w:eastAsia="Times New Roman" w:cs="Arial"/>
          <w:sz w:val="22"/>
          <w:szCs w:val="20"/>
          <w:lang w:val="fr-FR"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>Drafting</w:t>
      </w:r>
      <w:r w:rsidRPr="00F45489">
        <w:rPr>
          <w:rFonts w:eastAsia="Times New Roman" w:cs="Arial"/>
          <w:sz w:val="22"/>
          <w:szCs w:val="20"/>
          <w:lang w:eastAsia="ar-SA"/>
        </w:rPr>
        <w:t xml:space="preserve"> </w:t>
      </w:r>
      <w:r>
        <w:rPr>
          <w:rFonts w:eastAsia="Times New Roman" w:cs="Arial"/>
          <w:sz w:val="22"/>
          <w:szCs w:val="20"/>
          <w:lang w:eastAsia="ar-SA"/>
        </w:rPr>
        <w:t>Chairperson</w:t>
      </w:r>
    </w:p>
    <w:p w14:paraId="4A4AD20C" w14:textId="57B80C57" w:rsidR="000924E4" w:rsidRDefault="00F90AE1" w:rsidP="00F90AE1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2"/>
          <w:szCs w:val="20"/>
          <w:lang w:val="fr-FR" w:eastAsia="ar-SA"/>
        </w:rPr>
      </w:pPr>
      <w:r w:rsidRPr="00CC1E3B">
        <w:rPr>
          <w:rFonts w:eastAsia="Times New Roman" w:cs="Arial"/>
          <w:sz w:val="22"/>
          <w:szCs w:val="20"/>
          <w:lang w:val="fr-FR" w:eastAsia="ar-SA"/>
        </w:rPr>
        <w:t>Contact:</w:t>
      </w:r>
      <w:r w:rsidR="008A04F4">
        <w:rPr>
          <w:rFonts w:eastAsia="Times New Roman" w:cs="Arial"/>
          <w:sz w:val="22"/>
          <w:szCs w:val="20"/>
          <w:lang w:val="fr-FR" w:eastAsia="ar-SA"/>
        </w:rPr>
        <w:tab/>
      </w:r>
      <w:r w:rsidR="008A04F4">
        <w:rPr>
          <w:rFonts w:eastAsia="Times New Roman" w:cs="Arial"/>
          <w:sz w:val="22"/>
          <w:szCs w:val="20"/>
          <w:lang w:val="fr-FR" w:eastAsia="ar-SA"/>
        </w:rPr>
        <w:tab/>
        <w:t>Vasil Aleksiev at magenta dot at</w:t>
      </w:r>
    </w:p>
    <w:p w14:paraId="12115A0D" w14:textId="77777777" w:rsidR="00F90AE1" w:rsidRPr="00CC1E3B" w:rsidRDefault="00F90AE1" w:rsidP="00F90AE1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val="fr-FR" w:eastAsia="ar-SA"/>
        </w:rPr>
      </w:pPr>
    </w:p>
    <w:bookmarkEnd w:id="0"/>
    <w:bookmarkEnd w:id="1"/>
    <w:p w14:paraId="70932DA9" w14:textId="77777777" w:rsidR="0041287C" w:rsidRDefault="0041287C" w:rsidP="0041287C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6F4689C4" w14:textId="77777777" w:rsidR="00DA577C" w:rsidRPr="008754F9" w:rsidRDefault="00DA577C" w:rsidP="00DA577C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002009BC" w14:textId="59E40197" w:rsidR="00DA577C" w:rsidRDefault="00DA577C" w:rsidP="00DA577C">
      <w:pPr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915C0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Plenary</w:t>
      </w:r>
      <w:r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: </w:t>
      </w:r>
      <w:r w:rsidR="00250541" w:rsidRPr="00250541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Caryatids V-VI </w:t>
      </w:r>
      <w:r w:rsidRPr="00915C0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ab/>
      </w:r>
      <w:r w:rsidRPr="00915C02">
        <w:rPr>
          <w:rFonts w:eastAsia="Arial Unicode MS"/>
          <w:sz w:val="24"/>
          <w:szCs w:val="24"/>
          <w:lang w:eastAsia="ar-SA"/>
        </w:rPr>
        <w:t xml:space="preserve">            </w:t>
      </w:r>
    </w:p>
    <w:p w14:paraId="68C5D06C" w14:textId="5CFF3427" w:rsidR="00250541" w:rsidRPr="008B761E" w:rsidRDefault="00250541" w:rsidP="00DA577C">
      <w:pPr>
        <w:spacing w:after="0" w:line="240" w:lineRule="auto"/>
        <w:rPr>
          <w:rFonts w:ascii="Aptos" w:eastAsia="Times New Roman" w:hAnsi="Aptos"/>
          <w:sz w:val="22"/>
          <w:lang w:eastAsia="nl-NL"/>
        </w:rPr>
      </w:pPr>
      <w:r>
        <w:rPr>
          <w:rFonts w:eastAsia="Arial Unicode MS"/>
          <w:sz w:val="24"/>
          <w:szCs w:val="24"/>
          <w:lang w:eastAsia="ar-SA"/>
        </w:rPr>
        <w:t xml:space="preserve">Breakout Drafting 1: </w:t>
      </w:r>
      <w:r w:rsidRPr="00250541">
        <w:rPr>
          <w:rFonts w:eastAsia="Arial Unicode MS"/>
          <w:sz w:val="24"/>
          <w:szCs w:val="24"/>
          <w:lang w:eastAsia="ar-SA"/>
        </w:rPr>
        <w:t>Caryatids VI</w:t>
      </w:r>
    </w:p>
    <w:p w14:paraId="68222991" w14:textId="28A84176" w:rsidR="00DA577C" w:rsidRDefault="00DA577C" w:rsidP="00DA577C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 w:rsidRPr="00915C02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="00250541">
        <w:rPr>
          <w:rFonts w:eastAsia="Arial Unicode MS" w:cs="Arial"/>
          <w:color w:val="00B050"/>
          <w:sz w:val="24"/>
          <w:szCs w:val="24"/>
          <w:lang w:eastAsia="ar-SA"/>
        </w:rPr>
        <w:t xml:space="preserve"> Drafting 2</w:t>
      </w:r>
      <w:r>
        <w:rPr>
          <w:rFonts w:eastAsia="Arial Unicode MS" w:cs="Arial"/>
          <w:color w:val="00B050"/>
          <w:sz w:val="24"/>
          <w:szCs w:val="24"/>
          <w:lang w:eastAsia="ar-SA"/>
        </w:rPr>
        <w:t>:</w:t>
      </w:r>
      <w:r w:rsidR="00250541">
        <w:rPr>
          <w:rFonts w:eastAsia="Arial Unicode MS" w:cs="Arial"/>
          <w:color w:val="00B050"/>
          <w:sz w:val="24"/>
          <w:szCs w:val="24"/>
          <w:lang w:eastAsia="ar-SA"/>
        </w:rPr>
        <w:t xml:space="preserve"> Estia (Monday and Thursday) - </w:t>
      </w:r>
      <w:r w:rsidR="00250541" w:rsidRPr="00250541">
        <w:rPr>
          <w:rFonts w:eastAsia="Arial Unicode MS" w:cs="Arial"/>
          <w:color w:val="00B050"/>
          <w:sz w:val="24"/>
          <w:szCs w:val="24"/>
          <w:lang w:eastAsia="ar-SA"/>
        </w:rPr>
        <w:t>Caryatids V</w:t>
      </w:r>
      <w:r w:rsidR="00250541">
        <w:rPr>
          <w:rFonts w:eastAsia="Arial Unicode MS" w:cs="Arial"/>
          <w:color w:val="00B050"/>
          <w:sz w:val="24"/>
          <w:szCs w:val="24"/>
          <w:lang w:eastAsia="ar-SA"/>
        </w:rPr>
        <w:t xml:space="preserve"> (Tuesday and Wednesday)</w:t>
      </w:r>
    </w:p>
    <w:p w14:paraId="0A6D64D5" w14:textId="77777777" w:rsidR="00DA577C" w:rsidRDefault="00DA577C" w:rsidP="0041287C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6603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9"/>
        <w:gridCol w:w="692"/>
        <w:gridCol w:w="2776"/>
        <w:gridCol w:w="2776"/>
      </w:tblGrid>
      <w:tr w:rsidR="00F90AE1" w:rsidRPr="00015298" w14:paraId="6407E99D" w14:textId="77777777" w:rsidTr="00F90AE1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3A92D2E3" w14:textId="77777777" w:rsidR="00F90AE1" w:rsidRPr="00015298" w:rsidRDefault="00F90AE1" w:rsidP="00886D55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5" w:name="_Hlk16683286"/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2DB12C80" w14:textId="77777777" w:rsidR="00F90AE1" w:rsidRPr="00015298" w:rsidRDefault="00F90AE1" w:rsidP="00886D55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3B1B807B" w14:textId="77777777" w:rsidR="00F90AE1" w:rsidRPr="00015298" w:rsidRDefault="00F90AE1" w:rsidP="00886D5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291CC082" w14:textId="77777777" w:rsidR="00F90AE1" w:rsidRPr="00015298" w:rsidRDefault="00F90AE1" w:rsidP="00886D5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F90AE1" w:rsidRPr="00AB0F3E" w14:paraId="67C8C2B1" w14:textId="77777777" w:rsidTr="00F90AE1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F9474B7" w14:textId="77777777" w:rsidR="00F90AE1" w:rsidRPr="00AB0F3E" w:rsidRDefault="00F90AE1" w:rsidP="00886D55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D4E8285" w14:textId="77777777" w:rsidR="00F90AE1" w:rsidRPr="00AB0F3E" w:rsidRDefault="00F90AE1" w:rsidP="00886D55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EA490B3" w14:textId="77777777" w:rsidR="00F90AE1" w:rsidRPr="00480F43" w:rsidRDefault="00F90AE1" w:rsidP="00886D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A4FD5D4" w14:textId="77777777" w:rsidR="00F90AE1" w:rsidRPr="00480F43" w:rsidRDefault="00F90AE1" w:rsidP="00886D55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</w:tr>
      <w:tr w:rsidR="00F90AE1" w:rsidRPr="00015298" w14:paraId="45C6947C" w14:textId="77777777" w:rsidTr="00F90AE1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BE1EC46" w14:textId="77777777" w:rsidR="00F90AE1" w:rsidRPr="00AB0F3E" w:rsidRDefault="00F90AE1" w:rsidP="00886D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5320974" w14:textId="77777777" w:rsidR="00F90AE1" w:rsidRPr="00AB0F3E" w:rsidRDefault="00F90AE1" w:rsidP="00886D5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6DD26F5F" w14:textId="77777777" w:rsidR="00F90AE1" w:rsidRPr="00AB0F3E" w:rsidRDefault="00F90AE1" w:rsidP="00886D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7C2094F" w14:textId="77777777" w:rsidR="00F90AE1" w:rsidRPr="00480F43" w:rsidRDefault="00F90AE1" w:rsidP="00886D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39EBE248" w14:textId="1A9CEC1C" w:rsidR="00F90AE1" w:rsidRPr="00480F43" w:rsidRDefault="00F90AE1" w:rsidP="00886D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8.1.3 Sensing + 8.1.5 Immersive</w:t>
            </w:r>
          </w:p>
          <w:p w14:paraId="2954C20B" w14:textId="77777777" w:rsidR="00F90AE1" w:rsidRPr="00480F43" w:rsidRDefault="00F90AE1" w:rsidP="00886D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33A4EA53" w14:textId="77777777" w:rsidR="00F90AE1" w:rsidRPr="00480F43" w:rsidRDefault="00F90AE1" w:rsidP="00886D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58BE532F" w14:textId="77777777" w:rsidR="00F90AE1" w:rsidRPr="00480F43" w:rsidRDefault="00F90AE1" w:rsidP="00886D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 xml:space="preserve">8.1.6. Massive + 8.1.8 Others 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88A1488" w14:textId="77777777" w:rsidR="00F90AE1" w:rsidRPr="00480F43" w:rsidRDefault="00F90AE1" w:rsidP="00886D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044272D0" w14:textId="77777777" w:rsidR="00F90AE1" w:rsidRPr="00480F43" w:rsidRDefault="00F90AE1" w:rsidP="00886D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8.1.3 Sensing + 8.1.5 Immersive</w:t>
            </w:r>
          </w:p>
          <w:p w14:paraId="043B3B08" w14:textId="77777777" w:rsidR="00F90AE1" w:rsidRPr="00480F43" w:rsidRDefault="00F90AE1" w:rsidP="00886D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6F544E7C" w14:textId="77777777" w:rsidR="00F90AE1" w:rsidRPr="00480F43" w:rsidRDefault="00F90AE1" w:rsidP="00886D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1053EE2D" w14:textId="77777777" w:rsidR="00F90AE1" w:rsidRPr="00480F43" w:rsidRDefault="00F90AE1" w:rsidP="00886D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 xml:space="preserve"> 8.1.6. Massive + 8.1.8 Others</w:t>
            </w:r>
          </w:p>
        </w:tc>
      </w:tr>
      <w:tr w:rsidR="00F90AE1" w:rsidRPr="00AB0F3E" w14:paraId="5BB5CB9B" w14:textId="77777777" w:rsidTr="00F90AE1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E3B39DB" w14:textId="77777777" w:rsidR="00F90AE1" w:rsidRPr="00AB0F3E" w:rsidRDefault="00F90AE1" w:rsidP="00886D55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1276B1C" w14:textId="77777777" w:rsidR="00F90AE1" w:rsidRPr="00AB0F3E" w:rsidRDefault="00F90AE1" w:rsidP="00886D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F844E3E" w14:textId="77777777" w:rsidR="00F90AE1" w:rsidRPr="00415AA2" w:rsidRDefault="00F90AE1" w:rsidP="00886D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1BA6408" w14:textId="77777777" w:rsidR="00F90AE1" w:rsidRPr="00415AA2" w:rsidRDefault="00F90AE1" w:rsidP="00886D55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F90AE1" w:rsidRPr="00015298" w14:paraId="4C20C69D" w14:textId="77777777" w:rsidTr="00F90AE1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850F0D1" w14:textId="77777777" w:rsidR="00F90AE1" w:rsidRPr="00AB0F3E" w:rsidRDefault="00F90AE1" w:rsidP="00886D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4337744" w14:textId="77777777" w:rsidR="00F90AE1" w:rsidRPr="00AB0F3E" w:rsidRDefault="00F90AE1" w:rsidP="00886D55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10</w:t>
            </w:r>
          </w:p>
          <w:p w14:paraId="6F151BA3" w14:textId="77777777" w:rsidR="00F90AE1" w:rsidRPr="00AB0F3E" w:rsidRDefault="00F90AE1" w:rsidP="00886D5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070852BF" w14:textId="77777777" w:rsidR="00F90AE1" w:rsidRPr="00541045" w:rsidRDefault="00F90AE1" w:rsidP="00886D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2"/>
                <w:szCs w:val="28"/>
                <w:lang w:eastAsia="ja-JP"/>
              </w:rPr>
            </w:pPr>
            <w:r w:rsidRPr="00541045">
              <w:rPr>
                <w:rFonts w:eastAsia="MS Mincho" w:cs="Arial"/>
                <w:b/>
                <w:bCs/>
                <w:color w:val="000000"/>
                <w:kern w:val="24"/>
                <w:sz w:val="22"/>
                <w:szCs w:val="28"/>
                <w:lang w:eastAsia="ja-JP"/>
              </w:rPr>
              <w:t>MMS</w:t>
            </w:r>
          </w:p>
          <w:p w14:paraId="655B2447" w14:textId="77777777" w:rsidR="00F90AE1" w:rsidRPr="00BD4335" w:rsidRDefault="00F90AE1" w:rsidP="00886D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lang w:eastAsia="ja-JP"/>
              </w:rPr>
            </w:pPr>
            <w:r w:rsidRPr="00541045">
              <w:rPr>
                <w:rFonts w:eastAsia="MS Mincho" w:cs="Arial"/>
                <w:bCs/>
                <w:color w:val="000000"/>
                <w:kern w:val="24"/>
                <w:sz w:val="22"/>
                <w:szCs w:val="28"/>
                <w:lang w:eastAsia="ja-JP"/>
              </w:rPr>
              <w:t>(18:30)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748BAF27" w14:textId="77777777" w:rsidR="00F90AE1" w:rsidRPr="00480F43" w:rsidRDefault="00F90AE1" w:rsidP="00886D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2DCB5292" w14:textId="77777777" w:rsidR="00F90AE1" w:rsidRPr="00480F43" w:rsidRDefault="00F90AE1" w:rsidP="00886D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8.1.3 Sensing + 8.1.5 Immersive</w:t>
            </w:r>
          </w:p>
          <w:p w14:paraId="6C2B77FD" w14:textId="77777777" w:rsidR="00F90AE1" w:rsidRPr="00480F43" w:rsidRDefault="00F90AE1" w:rsidP="00886D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5AA713A7" w14:textId="77777777" w:rsidR="00F90AE1" w:rsidRPr="00480F43" w:rsidRDefault="00F90AE1" w:rsidP="00886D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56A9D97D" w14:textId="77777777" w:rsidR="00F90AE1" w:rsidRPr="008D3CDA" w:rsidRDefault="00F90AE1" w:rsidP="00886D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lang w:val="en-US" w:eastAsia="ja-JP"/>
              </w:rPr>
            </w:pP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8.1.6. Massive + 8.1.8 Others</w:t>
            </w:r>
          </w:p>
        </w:tc>
      </w:tr>
      <w:bookmarkEnd w:id="5"/>
    </w:tbl>
    <w:p w14:paraId="5D553258" w14:textId="77777777" w:rsidR="00DA577C" w:rsidRDefault="00DA577C" w:rsidP="0041287C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58D7E142" w14:textId="77777777" w:rsidR="00F90AE1" w:rsidRDefault="00F90AE1" w:rsidP="0041287C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0EE2B6A9" w14:textId="0B37CDEC" w:rsidR="0041287C" w:rsidRPr="00C6016B" w:rsidRDefault="0041287C">
      <w:pPr>
        <w:spacing w:after="0" w:line="240" w:lineRule="auto"/>
        <w:rPr>
          <w:rFonts w:eastAsia="Times New Roman"/>
          <w:sz w:val="20"/>
          <w:szCs w:val="20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258"/>
        <w:gridCol w:w="136"/>
        <w:gridCol w:w="2132"/>
        <w:gridCol w:w="3650"/>
      </w:tblGrid>
      <w:tr w:rsidR="00DC5334" w:rsidRPr="00745D37" w14:paraId="3F2F4903" w14:textId="77777777" w:rsidTr="00443554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EA8075C" w14:textId="73AC3627" w:rsidR="00DC5334" w:rsidRDefault="00DC5334" w:rsidP="00F90AE1">
            <w:pPr>
              <w:pStyle w:val="berschrift1"/>
            </w:pPr>
            <w:r>
              <w:lastRenderedPageBreak/>
              <w:t>Integrated Sensing and Communication</w:t>
            </w:r>
          </w:p>
        </w:tc>
      </w:tr>
      <w:tr w:rsidR="00DC5334" w:rsidRPr="006E6FF4" w14:paraId="26ABBE00" w14:textId="77777777" w:rsidTr="00D115B3">
        <w:trPr>
          <w:trHeight w:val="250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14:paraId="366047B5" w14:textId="77777777" w:rsidR="00DC5334" w:rsidRPr="00D01712" w:rsidRDefault="00DC5334" w:rsidP="00DC5334">
            <w:pPr>
              <w:pStyle w:val="berschrift8"/>
              <w:jc w:val="left"/>
              <w:rPr>
                <w:color w:val="1F497D" w:themeColor="text2"/>
                <w:sz w:val="18"/>
                <w:szCs w:val="22"/>
              </w:rPr>
            </w:pPr>
            <w:r>
              <w:rPr>
                <w:color w:val="1F497D" w:themeColor="text2"/>
                <w:sz w:val="18"/>
                <w:szCs w:val="22"/>
              </w:rPr>
              <w:t>General</w:t>
            </w:r>
          </w:p>
        </w:tc>
      </w:tr>
      <w:tr w:rsidR="00DC5334" w:rsidRPr="002B5B90" w14:paraId="6B9D3263" w14:textId="77777777" w:rsidTr="00D115B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AAE226" w14:textId="77777777" w:rsidR="00DC5334" w:rsidRPr="00D115B3" w:rsidRDefault="00DC5334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115B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B29B87" w14:textId="2C7A2DFD" w:rsidR="00DC5334" w:rsidRPr="00D115B3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hyperlink r:id="rId11" w:history="1">
              <w:r w:rsidRPr="00D115B3">
                <w:rPr>
                  <w:rStyle w:val="Hyperlink"/>
                  <w:rFonts w:cs="Arial"/>
                  <w:color w:val="auto"/>
                  <w:lang w:val="fr-FR"/>
                </w:rPr>
                <w:t>S1-250146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056E13" w14:textId="77777777" w:rsidR="00DC5334" w:rsidRPr="00D115B3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D115B3">
              <w:rPr>
                <w:lang w:val="fr-FR"/>
              </w:rPr>
              <w:t xml:space="preserve">Qualcomm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5C952F" w14:textId="77777777" w:rsidR="00DC5334" w:rsidRPr="00D115B3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D115B3">
              <w:rPr>
                <w:lang w:val="fr-FR"/>
              </w:rPr>
              <w:t xml:space="preserve">Discussion on Release 19 ISAC Functional Requirements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D41474" w14:textId="73CEE5BF" w:rsidR="00DC5334" w:rsidRPr="00D115B3" w:rsidRDefault="00D115B3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D115B3">
              <w:rPr>
                <w:rFonts w:eastAsia="Times New Roman" w:cs="Arial"/>
                <w:szCs w:val="18"/>
                <w:lang w:val="en-US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215A98" w14:textId="77777777" w:rsidR="00DC5334" w:rsidRPr="00D115B3" w:rsidRDefault="00DC5334" w:rsidP="00DC533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DC5334" w:rsidRPr="006E6FF4" w14:paraId="4009B9D7" w14:textId="77777777" w:rsidTr="00E169C8">
        <w:trPr>
          <w:trHeight w:val="250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14:paraId="25A4D846" w14:textId="77777777" w:rsidR="00DC5334" w:rsidRPr="00D01712" w:rsidRDefault="00DC5334" w:rsidP="00DC5334">
            <w:pPr>
              <w:pStyle w:val="berschrift8"/>
              <w:jc w:val="left"/>
              <w:rPr>
                <w:color w:val="1F497D" w:themeColor="text2"/>
                <w:sz w:val="18"/>
                <w:szCs w:val="22"/>
              </w:rPr>
            </w:pPr>
            <w:r>
              <w:rPr>
                <w:color w:val="1F497D" w:themeColor="text2"/>
                <w:sz w:val="18"/>
                <w:szCs w:val="22"/>
              </w:rPr>
              <w:t>Former Use cases</w:t>
            </w:r>
          </w:p>
        </w:tc>
      </w:tr>
      <w:tr w:rsidR="00397036" w:rsidRPr="001D2FD9" w14:paraId="79F8CBC3" w14:textId="77777777" w:rsidTr="0000437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C2A450" w14:textId="2E35769F" w:rsidR="00397036" w:rsidRPr="00E169C8" w:rsidRDefault="00397036" w:rsidP="00DE47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169C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26589E" w14:textId="18B59C22" w:rsidR="00397036" w:rsidRPr="00E169C8" w:rsidRDefault="00397036" w:rsidP="00DE470E">
            <w:pPr>
              <w:snapToGrid w:val="0"/>
              <w:spacing w:after="0" w:line="240" w:lineRule="auto"/>
              <w:rPr>
                <w:lang w:val="fr-FR"/>
              </w:rPr>
            </w:pPr>
            <w:hyperlink r:id="rId12" w:history="1">
              <w:r w:rsidRPr="00E169C8">
                <w:rPr>
                  <w:rStyle w:val="Hyperlink"/>
                  <w:rFonts w:cs="Arial"/>
                  <w:color w:val="auto"/>
                  <w:lang w:val="fr-FR"/>
                </w:rPr>
                <w:t>S1-250056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229126" w14:textId="77777777" w:rsidR="00397036" w:rsidRPr="00E169C8" w:rsidRDefault="00397036" w:rsidP="00DE470E">
            <w:pPr>
              <w:snapToGrid w:val="0"/>
              <w:spacing w:after="0" w:line="240" w:lineRule="auto"/>
              <w:rPr>
                <w:lang w:val="fr-FR"/>
              </w:rPr>
            </w:pPr>
            <w:r w:rsidRPr="00E169C8">
              <w:rPr>
                <w:lang w:val="fr-FR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2719EC" w14:textId="77777777" w:rsidR="00397036" w:rsidRPr="00E169C8" w:rsidRDefault="00397036" w:rsidP="00DE470E">
            <w:pPr>
              <w:snapToGrid w:val="0"/>
              <w:spacing w:after="0" w:line="240" w:lineRule="auto"/>
              <w:rPr>
                <w:lang w:val="fr-FR"/>
              </w:rPr>
            </w:pPr>
            <w:r w:rsidRPr="00E169C8">
              <w:rPr>
                <w:lang w:val="fr-FR"/>
              </w:rPr>
              <w:t xml:space="preserve">UAV and Sensing Questions for Clarification for 6G TR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1A58A2" w14:textId="21D76D76" w:rsidR="00397036" w:rsidRPr="00E169C8" w:rsidRDefault="00E169C8" w:rsidP="00DE47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E169C8">
              <w:rPr>
                <w:rFonts w:eastAsia="Times New Roman" w:cs="Arial"/>
                <w:szCs w:val="18"/>
                <w:lang w:val="en-US" w:eastAsia="ar-SA"/>
              </w:rPr>
              <w:t>Revised to S1-250668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C74040" w14:textId="7A93FC8B" w:rsidR="00397036" w:rsidRPr="00E169C8" w:rsidRDefault="00397036" w:rsidP="00DE470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169C8">
              <w:rPr>
                <w:rFonts w:eastAsia="Arial Unicode MS" w:cs="Arial"/>
                <w:szCs w:val="18"/>
                <w:lang w:val="de-DE" w:eastAsia="ar-SA"/>
              </w:rPr>
              <w:t>Moved from 8.1.1</w:t>
            </w:r>
          </w:p>
        </w:tc>
      </w:tr>
      <w:tr w:rsidR="00E169C8" w:rsidRPr="001D2FD9" w14:paraId="7E8D9A57" w14:textId="77777777" w:rsidTr="0000437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5B26C" w14:textId="5BAD6B74" w:rsidR="00E169C8" w:rsidRPr="00004375" w:rsidRDefault="00E169C8" w:rsidP="00DE47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0437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AB27A" w14:textId="720AAF7B" w:rsidR="00E169C8" w:rsidRPr="00004375" w:rsidRDefault="00E169C8" w:rsidP="00DE470E">
            <w:pPr>
              <w:snapToGrid w:val="0"/>
              <w:spacing w:after="0" w:line="240" w:lineRule="auto"/>
            </w:pPr>
            <w:hyperlink r:id="rId13" w:history="1">
              <w:r w:rsidRPr="00004375">
                <w:rPr>
                  <w:rStyle w:val="Hyperlink"/>
                  <w:rFonts w:cs="Arial"/>
                  <w:color w:val="auto"/>
                </w:rPr>
                <w:t>S1-250668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DB29C" w14:textId="1DA653A8" w:rsidR="00E169C8" w:rsidRPr="00004375" w:rsidRDefault="00E169C8" w:rsidP="00DE470E">
            <w:pPr>
              <w:snapToGrid w:val="0"/>
              <w:spacing w:after="0" w:line="240" w:lineRule="auto"/>
              <w:rPr>
                <w:lang w:val="fr-FR"/>
              </w:rPr>
            </w:pPr>
            <w:r w:rsidRPr="00004375">
              <w:rPr>
                <w:lang w:val="fr-FR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9DEAB" w14:textId="10E41CDD" w:rsidR="00E169C8" w:rsidRPr="00004375" w:rsidRDefault="00E169C8" w:rsidP="00DE470E">
            <w:pPr>
              <w:snapToGrid w:val="0"/>
              <w:spacing w:after="0" w:line="240" w:lineRule="auto"/>
              <w:rPr>
                <w:lang w:val="fr-FR"/>
              </w:rPr>
            </w:pPr>
            <w:r w:rsidRPr="00004375">
              <w:rPr>
                <w:lang w:val="fr-FR"/>
              </w:rPr>
              <w:t xml:space="preserve">UAV and Sensing Questions for Clarification for 6G TR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0115A" w14:textId="77777777" w:rsidR="00E169C8" w:rsidRPr="00004375" w:rsidRDefault="00E169C8" w:rsidP="00DE47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5B347" w14:textId="096FBFCC" w:rsidR="00E169C8" w:rsidRPr="00004375" w:rsidRDefault="00E169C8" w:rsidP="00DE470E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004375">
              <w:rPr>
                <w:rFonts w:eastAsia="Arial Unicode MS" w:cs="Arial"/>
                <w:i/>
                <w:szCs w:val="18"/>
                <w:lang w:val="en-US" w:eastAsia="ar-SA"/>
              </w:rPr>
              <w:t>Moved from 8.1.1</w:t>
            </w:r>
          </w:p>
          <w:p w14:paraId="4E466B42" w14:textId="270022D9" w:rsidR="00E169C8" w:rsidRPr="00004375" w:rsidRDefault="00E169C8" w:rsidP="00DE470E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004375">
              <w:rPr>
                <w:rFonts w:eastAsia="Arial Unicode MS" w:cs="Arial"/>
                <w:szCs w:val="18"/>
                <w:lang w:val="en-US" w:eastAsia="ar-SA"/>
              </w:rPr>
              <w:t>Revision of S1-250056.</w:t>
            </w:r>
          </w:p>
        </w:tc>
      </w:tr>
      <w:tr w:rsidR="00DC5334" w:rsidRPr="002B5B90" w14:paraId="36D786DE" w14:textId="77777777" w:rsidTr="00A870A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19D1F3" w14:textId="77777777" w:rsidR="00DC5334" w:rsidRPr="00E169C8" w:rsidRDefault="00DC5334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169C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983B74" w14:textId="6D4CCB9A" w:rsidR="00DC5334" w:rsidRPr="00E169C8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hyperlink r:id="rId14" w:history="1">
              <w:r w:rsidRPr="00E169C8">
                <w:rPr>
                  <w:rStyle w:val="Hyperlink"/>
                  <w:rFonts w:cs="Arial"/>
                  <w:color w:val="auto"/>
                  <w:lang w:val="fr-FR"/>
                </w:rPr>
                <w:t>S1-250284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2DCBBA" w14:textId="77777777" w:rsidR="00DC5334" w:rsidRPr="00E169C8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E169C8">
              <w:rPr>
                <w:lang w:val="fr-FR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ED5858" w14:textId="77777777" w:rsidR="00DC5334" w:rsidRPr="00E169C8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E169C8">
              <w:rPr>
                <w:lang w:val="fr-FR"/>
              </w:rPr>
              <w:t>Update of Use Case 7.5 Use Case on Environment Object Reconstruction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62DD2A" w14:textId="4FD0B48D" w:rsidR="00DC5334" w:rsidRPr="00E169C8" w:rsidRDefault="00E169C8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E169C8">
              <w:rPr>
                <w:rFonts w:eastAsia="Times New Roman" w:cs="Arial"/>
                <w:szCs w:val="18"/>
                <w:lang w:val="en-US" w:eastAsia="ar-SA"/>
              </w:rPr>
              <w:t>Revised to S1-250669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CB931C" w14:textId="77777777" w:rsidR="00DC5334" w:rsidRPr="00E169C8" w:rsidRDefault="00DC5334" w:rsidP="00DC533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E169C8" w:rsidRPr="002B5B90" w14:paraId="29CEF227" w14:textId="77777777" w:rsidTr="00A870A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2FFA972" w14:textId="1AA076EF" w:rsidR="00E169C8" w:rsidRPr="00A870A3" w:rsidRDefault="00E169C8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70A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5143070" w14:textId="30F34E74" w:rsidR="00E169C8" w:rsidRPr="00A870A3" w:rsidRDefault="00E169C8" w:rsidP="00DC5334">
            <w:pPr>
              <w:snapToGrid w:val="0"/>
              <w:spacing w:after="0" w:line="240" w:lineRule="auto"/>
            </w:pPr>
            <w:hyperlink r:id="rId15" w:history="1">
              <w:r w:rsidRPr="00A870A3">
                <w:rPr>
                  <w:rStyle w:val="Hyperlink"/>
                  <w:rFonts w:cs="Arial"/>
                  <w:color w:val="auto"/>
                </w:rPr>
                <w:t>S1-250669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293111C" w14:textId="5F7880C5" w:rsidR="00E169C8" w:rsidRPr="00A870A3" w:rsidRDefault="00E169C8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A870A3">
              <w:rPr>
                <w:lang w:val="fr-FR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F04102D" w14:textId="2CF0F55D" w:rsidR="00E169C8" w:rsidRPr="00A870A3" w:rsidRDefault="00E169C8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A870A3">
              <w:rPr>
                <w:lang w:val="fr-FR"/>
              </w:rPr>
              <w:t>Update of Use Case 7.5 Use Case on Environment Object Reconstruction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9ED603E" w14:textId="73559758" w:rsidR="00E169C8" w:rsidRPr="00A870A3" w:rsidRDefault="00A870A3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A870A3">
              <w:rPr>
                <w:rFonts w:eastAsia="Times New Roman" w:cs="Arial"/>
                <w:szCs w:val="18"/>
                <w:lang w:val="en-US"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29218D2" w14:textId="032C8F0C" w:rsidR="00E169C8" w:rsidRPr="00A870A3" w:rsidRDefault="00E169C8" w:rsidP="00DC533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A870A3">
              <w:rPr>
                <w:rFonts w:eastAsia="Arial Unicode MS" w:cs="Arial"/>
                <w:szCs w:val="18"/>
                <w:lang w:val="en-US" w:eastAsia="ar-SA"/>
              </w:rPr>
              <w:t>Revision of S1-250284.</w:t>
            </w:r>
          </w:p>
        </w:tc>
      </w:tr>
      <w:tr w:rsidR="00DC5334" w:rsidRPr="002B5B90" w14:paraId="273D1A72" w14:textId="77777777" w:rsidTr="00381DA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6A591B" w14:textId="77777777" w:rsidR="00DC5334" w:rsidRPr="008975BA" w:rsidRDefault="00DC5334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75B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E93208" w14:textId="58E4C985" w:rsidR="00DC5334" w:rsidRPr="008975BA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hyperlink r:id="rId16" w:history="1">
              <w:r w:rsidRPr="008975BA">
                <w:rPr>
                  <w:rStyle w:val="Hyperlink"/>
                  <w:rFonts w:cs="Arial"/>
                  <w:color w:val="auto"/>
                  <w:lang w:val="fr-FR"/>
                </w:rPr>
                <w:t>S1-250285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3132D9" w14:textId="77777777" w:rsidR="00DC5334" w:rsidRPr="008975BA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8975BA">
              <w:rPr>
                <w:lang w:val="fr-FR"/>
              </w:rPr>
              <w:t>Huawei, 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7895CA" w14:textId="77777777" w:rsidR="00DC5334" w:rsidRPr="008975BA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8975BA">
              <w:rPr>
                <w:lang w:val="fr-FR"/>
              </w:rPr>
              <w:t>Update of Use Case 7.6 Use Case on road digitalization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170985" w14:textId="3F48B8E4" w:rsidR="00DC5334" w:rsidRPr="008975BA" w:rsidRDefault="008975BA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8975BA">
              <w:rPr>
                <w:rFonts w:eastAsia="Times New Roman" w:cs="Arial"/>
                <w:szCs w:val="18"/>
                <w:lang w:val="en-US" w:eastAsia="ar-SA"/>
              </w:rPr>
              <w:t>Revised to S1-250651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D53AC9" w14:textId="77777777" w:rsidR="00DC5334" w:rsidRPr="008975BA" w:rsidRDefault="00DC5334" w:rsidP="00DC533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8975BA" w:rsidRPr="002B5B90" w14:paraId="660E8A58" w14:textId="77777777" w:rsidTr="00381DA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A4CFC4" w14:textId="170AC9C2" w:rsidR="008975BA" w:rsidRPr="00381DA4" w:rsidRDefault="008975BA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1DA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C37F4C" w14:textId="168B1D7C" w:rsidR="008975BA" w:rsidRPr="00381DA4" w:rsidRDefault="008975BA" w:rsidP="00DC5334">
            <w:pPr>
              <w:snapToGrid w:val="0"/>
              <w:spacing w:after="0" w:line="240" w:lineRule="auto"/>
            </w:pPr>
            <w:hyperlink r:id="rId17" w:history="1">
              <w:r w:rsidRPr="00381DA4">
                <w:rPr>
                  <w:rStyle w:val="Hyperlink"/>
                  <w:rFonts w:cs="Arial"/>
                  <w:color w:val="auto"/>
                </w:rPr>
                <w:t>S1-250651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F7726F" w14:textId="27F24B74" w:rsidR="008975BA" w:rsidRPr="00381DA4" w:rsidRDefault="008975BA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381DA4">
              <w:rPr>
                <w:lang w:val="fr-FR"/>
              </w:rPr>
              <w:t>Huawei, 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EDCE7C" w14:textId="1545718B" w:rsidR="008975BA" w:rsidRPr="00381DA4" w:rsidRDefault="008975BA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381DA4">
              <w:rPr>
                <w:lang w:val="fr-FR"/>
              </w:rPr>
              <w:t>Update of Use Case 7.6 Use Case on road digitalization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1753CC" w14:textId="47096659" w:rsidR="008975BA" w:rsidRPr="00381DA4" w:rsidRDefault="00381DA4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81DA4">
              <w:rPr>
                <w:rFonts w:eastAsia="Times New Roman" w:cs="Arial"/>
                <w:szCs w:val="18"/>
                <w:lang w:val="en-US" w:eastAsia="ar-SA"/>
              </w:rPr>
              <w:t>Revised to S1-250686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F69067" w14:textId="56DE4462" w:rsidR="008975BA" w:rsidRPr="00381DA4" w:rsidRDefault="008975BA" w:rsidP="00DC533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381DA4">
              <w:rPr>
                <w:rFonts w:eastAsia="Arial Unicode MS" w:cs="Arial"/>
                <w:szCs w:val="18"/>
                <w:lang w:val="en-US" w:eastAsia="ar-SA"/>
              </w:rPr>
              <w:t>Revision of S1-250285.</w:t>
            </w:r>
          </w:p>
        </w:tc>
      </w:tr>
      <w:tr w:rsidR="00381DA4" w:rsidRPr="002B5B90" w14:paraId="7728EFED" w14:textId="77777777" w:rsidTr="00381DA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1F44FBB" w14:textId="41078FFA" w:rsidR="00381DA4" w:rsidRPr="00381DA4" w:rsidRDefault="00381DA4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1DA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4A39266" w14:textId="27504EA5" w:rsidR="00381DA4" w:rsidRPr="00381DA4" w:rsidRDefault="00381DA4" w:rsidP="00DC5334">
            <w:pPr>
              <w:snapToGrid w:val="0"/>
              <w:spacing w:after="0" w:line="240" w:lineRule="auto"/>
            </w:pPr>
            <w:hyperlink r:id="rId18" w:history="1">
              <w:r w:rsidRPr="00381DA4">
                <w:rPr>
                  <w:rStyle w:val="Hyperlink"/>
                  <w:rFonts w:cs="Arial"/>
                  <w:color w:val="auto"/>
                </w:rPr>
                <w:t>S1-250686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2342840" w14:textId="43E4C4F7" w:rsidR="00381DA4" w:rsidRPr="00381DA4" w:rsidRDefault="00381DA4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381DA4">
              <w:rPr>
                <w:lang w:val="fr-FR"/>
              </w:rPr>
              <w:t>Huawei, 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5F8E6E2" w14:textId="3A65062E" w:rsidR="00381DA4" w:rsidRPr="00381DA4" w:rsidRDefault="00381DA4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381DA4">
              <w:rPr>
                <w:lang w:val="fr-FR"/>
              </w:rPr>
              <w:t>Update of Use Case 7.6 Use Case on road digitalization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0ED89D4" w14:textId="77777777" w:rsidR="00381DA4" w:rsidRDefault="00381DA4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Pre-</w:t>
            </w:r>
            <w:r w:rsidRPr="00381DA4">
              <w:rPr>
                <w:rFonts w:eastAsia="Times New Roman" w:cs="Arial"/>
                <w:szCs w:val="18"/>
                <w:lang w:val="en-US" w:eastAsia="ar-SA"/>
              </w:rPr>
              <w:t>Agreed</w:t>
            </w:r>
          </w:p>
          <w:p w14:paraId="78BE3873" w14:textId="16E6B9B2" w:rsidR="00381DA4" w:rsidRPr="00381DA4" w:rsidRDefault="00381DA4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The only change is to add editors note below the KPI table: The values are FFS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5FB1CA8" w14:textId="570DA2CD" w:rsidR="00381DA4" w:rsidRPr="00381DA4" w:rsidRDefault="00381DA4" w:rsidP="00DC533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381DA4">
              <w:rPr>
                <w:rFonts w:eastAsia="Arial Unicode MS" w:cs="Arial"/>
                <w:i/>
                <w:szCs w:val="18"/>
                <w:lang w:val="en-US" w:eastAsia="ar-SA"/>
              </w:rPr>
              <w:t>Revision of S1-250285.</w:t>
            </w:r>
          </w:p>
          <w:p w14:paraId="34889781" w14:textId="5A2B30C7" w:rsidR="00381DA4" w:rsidRPr="00381DA4" w:rsidRDefault="00381DA4" w:rsidP="00DC533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381DA4">
              <w:rPr>
                <w:rFonts w:eastAsia="Arial Unicode MS" w:cs="Arial"/>
                <w:szCs w:val="18"/>
                <w:lang w:val="en-US" w:eastAsia="ar-SA"/>
              </w:rPr>
              <w:t>Revision of S1-250651.</w:t>
            </w:r>
          </w:p>
        </w:tc>
      </w:tr>
      <w:tr w:rsidR="00DC5334" w:rsidRPr="006E6FF4" w14:paraId="265EEE52" w14:textId="77777777" w:rsidTr="00443554">
        <w:trPr>
          <w:trHeight w:val="250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14:paraId="502B40BA" w14:textId="77777777" w:rsidR="00DC5334" w:rsidRPr="00D01712" w:rsidRDefault="00DC5334" w:rsidP="00DC5334">
            <w:pPr>
              <w:pStyle w:val="berschrift8"/>
              <w:jc w:val="left"/>
              <w:rPr>
                <w:color w:val="1F497D" w:themeColor="text2"/>
                <w:sz w:val="18"/>
                <w:szCs w:val="22"/>
              </w:rPr>
            </w:pPr>
            <w:r>
              <w:rPr>
                <w:color w:val="1F497D" w:themeColor="text2"/>
                <w:sz w:val="18"/>
                <w:szCs w:val="22"/>
              </w:rPr>
              <w:t>New Use cases</w:t>
            </w:r>
          </w:p>
        </w:tc>
      </w:tr>
      <w:tr w:rsidR="00DC5334" w:rsidRPr="002B5B90" w14:paraId="1A0C3B71" w14:textId="77777777" w:rsidTr="008975B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FDEFF4" w14:textId="4737B460" w:rsidR="00DC5334" w:rsidRPr="00954D89" w:rsidRDefault="00DC5334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6" w:name="_Hlk190617091"/>
            <w:r w:rsidRPr="00954D8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EB0C2E" w14:textId="7A348672" w:rsidR="00DC5334" w:rsidRPr="00954D89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hyperlink r:id="rId19" w:history="1">
              <w:r w:rsidRPr="00954D89">
                <w:rPr>
                  <w:rStyle w:val="Hyperlink"/>
                  <w:rFonts w:cs="Arial"/>
                  <w:color w:val="auto"/>
                  <w:lang w:val="fr-FR"/>
                </w:rPr>
                <w:t>S1-250012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3EFE74" w14:textId="3AF5A6DF" w:rsidR="00DC5334" w:rsidRPr="00954D89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954D89">
              <w:rPr>
                <w:lang w:val="fr-FR"/>
              </w:rPr>
              <w:t>ZTE, 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B47565" w14:textId="1CEE2100" w:rsidR="00DC5334" w:rsidRPr="00954D89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954D89">
              <w:rPr>
                <w:lang w:val="fr-FR"/>
              </w:rPr>
              <w:t>Use case on advanced modern city transportation system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086195" w14:textId="4F62471E" w:rsidR="00DC5334" w:rsidRPr="00954D89" w:rsidRDefault="00954D89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954D89">
              <w:rPr>
                <w:rFonts w:eastAsia="Times New Roman" w:cs="Arial"/>
                <w:szCs w:val="18"/>
                <w:lang w:val="de-DE" w:eastAsia="ar-SA"/>
              </w:rPr>
              <w:t>Revised to S1-250336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946C51" w14:textId="77777777" w:rsidR="00DC5334" w:rsidRPr="00954D89" w:rsidRDefault="00DC5334" w:rsidP="00DC533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954D89" w:rsidRPr="002B5B90" w14:paraId="6F9B6A59" w14:textId="77777777" w:rsidTr="00515B1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6E8B82" w14:textId="29D77329" w:rsidR="00954D89" w:rsidRPr="008975BA" w:rsidRDefault="00954D89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75B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EAD9FC" w14:textId="75292D5C" w:rsidR="00954D89" w:rsidRPr="008975BA" w:rsidRDefault="00954D89" w:rsidP="00DC5334">
            <w:pPr>
              <w:snapToGrid w:val="0"/>
              <w:spacing w:after="0" w:line="240" w:lineRule="auto"/>
            </w:pPr>
            <w:hyperlink r:id="rId20" w:history="1">
              <w:r w:rsidRPr="008975BA">
                <w:rPr>
                  <w:rStyle w:val="Hyperlink"/>
                  <w:rFonts w:cs="Arial"/>
                  <w:color w:val="auto"/>
                </w:rPr>
                <w:t>S1-250336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B977A1" w14:textId="50FB2EBA" w:rsidR="00954D89" w:rsidRPr="008975BA" w:rsidRDefault="00954D89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8975BA">
              <w:rPr>
                <w:lang w:val="fr-FR"/>
              </w:rPr>
              <w:t>ZTE, 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2F4895" w14:textId="4F3C6525" w:rsidR="00954D89" w:rsidRPr="008975BA" w:rsidRDefault="00954D89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8975BA">
              <w:rPr>
                <w:lang w:val="fr-FR"/>
              </w:rPr>
              <w:t>Use case on advanced modern city transportation system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0067F4" w14:textId="3AA8BD95" w:rsidR="00954D89" w:rsidRPr="008975BA" w:rsidRDefault="008975BA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8975BA">
              <w:rPr>
                <w:rFonts w:eastAsia="Times New Roman" w:cs="Arial"/>
                <w:szCs w:val="18"/>
                <w:lang w:val="en-US" w:eastAsia="ar-SA"/>
              </w:rPr>
              <w:t>Revised to S1-250652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A0BDBA" w14:textId="384BDA1C" w:rsidR="00954D89" w:rsidRPr="008975BA" w:rsidRDefault="00954D89" w:rsidP="00DC533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8975BA">
              <w:rPr>
                <w:rFonts w:eastAsia="Arial Unicode MS" w:cs="Arial"/>
                <w:szCs w:val="18"/>
                <w:lang w:val="de-DE" w:eastAsia="ar-SA"/>
              </w:rPr>
              <w:t>Revision of S1-250012.</w:t>
            </w:r>
          </w:p>
        </w:tc>
      </w:tr>
      <w:tr w:rsidR="008975BA" w:rsidRPr="002B5B90" w14:paraId="05EA5F74" w14:textId="77777777" w:rsidTr="00515B1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6D1EDE" w14:textId="42FDEF88" w:rsidR="008975BA" w:rsidRPr="00515B11" w:rsidRDefault="008975BA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5B1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461199" w14:textId="57EFB7DC" w:rsidR="008975BA" w:rsidRPr="00515B11" w:rsidRDefault="008975BA" w:rsidP="00DC5334">
            <w:pPr>
              <w:snapToGrid w:val="0"/>
              <w:spacing w:after="0" w:line="240" w:lineRule="auto"/>
            </w:pPr>
            <w:hyperlink r:id="rId21" w:history="1">
              <w:r w:rsidRPr="00515B11">
                <w:rPr>
                  <w:rStyle w:val="Hyperlink"/>
                  <w:rFonts w:cs="Arial"/>
                  <w:color w:val="auto"/>
                </w:rPr>
                <w:t>S1-250652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1E0A73" w14:textId="784F6E7A" w:rsidR="008975BA" w:rsidRPr="00515B11" w:rsidRDefault="008975BA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515B11">
              <w:rPr>
                <w:lang w:val="fr-FR"/>
              </w:rPr>
              <w:t>ZTE, 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83BEF6" w14:textId="1A4E28B9" w:rsidR="008975BA" w:rsidRPr="00515B11" w:rsidRDefault="008975BA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515B11">
              <w:rPr>
                <w:lang w:val="fr-FR"/>
              </w:rPr>
              <w:t>Use case on advanced modern city transportation system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41AD7A" w14:textId="4D3CD57B" w:rsidR="008975BA" w:rsidRPr="00515B11" w:rsidRDefault="00515B11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15B11">
              <w:rPr>
                <w:rFonts w:eastAsia="Times New Roman" w:cs="Arial"/>
                <w:szCs w:val="18"/>
                <w:lang w:val="en-US" w:eastAsia="ar-SA"/>
              </w:rPr>
              <w:t>Revised to S1-250681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45F503" w14:textId="03EDCE3A" w:rsidR="008975BA" w:rsidRPr="00515B11" w:rsidRDefault="008975BA" w:rsidP="00DC533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515B11">
              <w:rPr>
                <w:rFonts w:eastAsia="Arial Unicode MS" w:cs="Arial"/>
                <w:i/>
                <w:szCs w:val="18"/>
                <w:lang w:val="en-US" w:eastAsia="ar-SA"/>
              </w:rPr>
              <w:t>Revision of S1-250012.</w:t>
            </w:r>
          </w:p>
          <w:p w14:paraId="20A8C716" w14:textId="22DAFDC3" w:rsidR="008975BA" w:rsidRPr="00515B11" w:rsidRDefault="008975BA" w:rsidP="00DC533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515B11">
              <w:rPr>
                <w:rFonts w:eastAsia="Arial Unicode MS" w:cs="Arial"/>
                <w:szCs w:val="18"/>
                <w:lang w:val="en-US" w:eastAsia="ar-SA"/>
              </w:rPr>
              <w:t>Revision of S1-250336.</w:t>
            </w:r>
          </w:p>
        </w:tc>
      </w:tr>
      <w:tr w:rsidR="00515B11" w:rsidRPr="002B5B90" w14:paraId="35268253" w14:textId="77777777" w:rsidTr="00515B1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C5B4BEF" w14:textId="1EDE2AEE" w:rsidR="00515B11" w:rsidRPr="00515B11" w:rsidRDefault="00515B11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5B1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57CE8E9" w14:textId="5E9EA0FB" w:rsidR="00515B11" w:rsidRPr="00515B11" w:rsidRDefault="00515B11" w:rsidP="00DC5334">
            <w:pPr>
              <w:snapToGrid w:val="0"/>
              <w:spacing w:after="0" w:line="240" w:lineRule="auto"/>
            </w:pPr>
            <w:hyperlink r:id="rId22" w:history="1">
              <w:r w:rsidRPr="00515B11">
                <w:rPr>
                  <w:rStyle w:val="Hyperlink"/>
                  <w:rFonts w:cs="Arial"/>
                  <w:color w:val="auto"/>
                </w:rPr>
                <w:t>S1-250681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40031BA" w14:textId="59AE0D1E" w:rsidR="00515B11" w:rsidRPr="00515B11" w:rsidRDefault="00515B11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515B11">
              <w:rPr>
                <w:lang w:val="fr-FR"/>
              </w:rPr>
              <w:t>ZTE, 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6806272" w14:textId="053A2E5D" w:rsidR="00515B11" w:rsidRPr="00515B11" w:rsidRDefault="00515B11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515B11">
              <w:rPr>
                <w:lang w:val="fr-FR"/>
              </w:rPr>
              <w:t>Use case on advanced modern city transportation system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CC5B0B1" w14:textId="77777777" w:rsidR="00515B11" w:rsidRDefault="00515B11" w:rsidP="00515B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Pre-</w:t>
            </w:r>
            <w:r w:rsidRPr="00A870A3">
              <w:rPr>
                <w:rFonts w:eastAsia="Times New Roman" w:cs="Arial"/>
                <w:szCs w:val="18"/>
                <w:lang w:val="en-US" w:eastAsia="ar-SA"/>
              </w:rPr>
              <w:t>Agreed</w:t>
            </w:r>
          </w:p>
          <w:p w14:paraId="564D79E4" w14:textId="2718680B" w:rsidR="00515B11" w:rsidRPr="00515B11" w:rsidRDefault="00515B11" w:rsidP="00515B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The only change is to remove”</w:t>
            </w:r>
            <w:r>
              <w:rPr>
                <w:lang w:val="en-US" w:eastAsia="zh-CN"/>
              </w:rPr>
              <w:t xml:space="preserve"> and</w:t>
            </w:r>
            <w:r>
              <w:rPr>
                <w:rFonts w:hint="eastAsia"/>
                <w:lang w:val="en-US" w:eastAsia="zh-CN"/>
              </w:rPr>
              <w:t>/or</w:t>
            </w:r>
            <w:r>
              <w:rPr>
                <w:lang w:val="en-US" w:eastAsia="zh-CN"/>
              </w:rPr>
              <w:t xml:space="preserve"> the environment object(s)” from requirement 1 and 2 and to delete requirement 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8ACE904" w14:textId="77777777" w:rsidR="00515B11" w:rsidRPr="00515B11" w:rsidRDefault="00515B11" w:rsidP="00515B11">
            <w:pPr>
              <w:spacing w:after="0" w:line="240" w:lineRule="auto"/>
              <w:rPr>
                <w:rFonts w:eastAsia="Arial Unicode MS" w:cs="Arial"/>
                <w:i/>
                <w:szCs w:val="18"/>
                <w:lang w:val="en-US" w:eastAsia="ar-SA"/>
              </w:rPr>
            </w:pPr>
            <w:r w:rsidRPr="00515B11">
              <w:rPr>
                <w:rFonts w:eastAsia="Arial Unicode MS" w:cs="Arial"/>
                <w:i/>
                <w:szCs w:val="18"/>
                <w:lang w:val="en-US" w:eastAsia="ar-SA"/>
              </w:rPr>
              <w:t>Revision of S1-250012.</w:t>
            </w:r>
          </w:p>
          <w:p w14:paraId="456E18E8" w14:textId="1C743F55" w:rsidR="00515B11" w:rsidRPr="00515B11" w:rsidRDefault="00515B11" w:rsidP="00515B11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515B11">
              <w:rPr>
                <w:rFonts w:eastAsia="Arial Unicode MS" w:cs="Arial"/>
                <w:i/>
                <w:szCs w:val="18"/>
                <w:lang w:val="en-US" w:eastAsia="ar-SA"/>
              </w:rPr>
              <w:t>Revision of S1-250336.</w:t>
            </w:r>
          </w:p>
          <w:p w14:paraId="754A0ECB" w14:textId="4C21BD75" w:rsidR="00515B11" w:rsidRPr="00515B11" w:rsidRDefault="00515B11" w:rsidP="00DC533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515B11">
              <w:rPr>
                <w:rFonts w:eastAsia="Arial Unicode MS" w:cs="Arial"/>
                <w:szCs w:val="18"/>
                <w:lang w:val="en-US" w:eastAsia="ar-SA"/>
              </w:rPr>
              <w:t>Revision of S1-250652.</w:t>
            </w:r>
          </w:p>
        </w:tc>
      </w:tr>
      <w:tr w:rsidR="00DC5334" w:rsidRPr="002B5B90" w14:paraId="496372C1" w14:textId="77777777" w:rsidTr="008975B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51139F" w14:textId="3F0F93D4" w:rsidR="00DC5334" w:rsidRPr="00954D89" w:rsidRDefault="00DC5334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54D8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6AB618" w14:textId="26370848" w:rsidR="00DC5334" w:rsidRPr="00954D89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hyperlink r:id="rId23" w:history="1">
              <w:r w:rsidRPr="00954D89">
                <w:rPr>
                  <w:rStyle w:val="Hyperlink"/>
                  <w:rFonts w:cs="Arial"/>
                  <w:color w:val="auto"/>
                  <w:lang w:val="fr-FR"/>
                </w:rPr>
                <w:t>S1-250013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D88FCF" w14:textId="7D0F8476" w:rsidR="00DC5334" w:rsidRPr="00954D89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954D89">
              <w:rPr>
                <w:lang w:val="fr-FR"/>
              </w:rPr>
              <w:t>ZTE, 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11D0EA" w14:textId="7674B7E4" w:rsidR="00DC5334" w:rsidRPr="00954D89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954D89">
              <w:rPr>
                <w:lang w:val="fr-FR"/>
              </w:rPr>
              <w:t>Use case on detection of ships on the coast or in rivers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887D3E" w14:textId="4969A5D0" w:rsidR="00DC5334" w:rsidRPr="00954D89" w:rsidRDefault="00954D89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954D89">
              <w:rPr>
                <w:rFonts w:eastAsia="Times New Roman" w:cs="Arial"/>
                <w:szCs w:val="18"/>
                <w:lang w:val="de-DE" w:eastAsia="ar-SA"/>
              </w:rPr>
              <w:t>Revised to S1-250337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39A45F" w14:textId="77777777" w:rsidR="00DC5334" w:rsidRPr="00954D89" w:rsidRDefault="00DC5334" w:rsidP="00DC533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954D89" w:rsidRPr="002B5B90" w14:paraId="0AA051E3" w14:textId="77777777" w:rsidTr="00EE188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2D7FF5" w14:textId="1185FE25" w:rsidR="00954D89" w:rsidRPr="008975BA" w:rsidRDefault="00954D89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75B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929CB1" w14:textId="0395E5F1" w:rsidR="00954D89" w:rsidRPr="008975BA" w:rsidRDefault="00954D89" w:rsidP="00DC5334">
            <w:pPr>
              <w:snapToGrid w:val="0"/>
              <w:spacing w:after="0" w:line="240" w:lineRule="auto"/>
            </w:pPr>
            <w:hyperlink r:id="rId24" w:history="1">
              <w:r w:rsidRPr="008975BA">
                <w:rPr>
                  <w:rStyle w:val="Hyperlink"/>
                  <w:rFonts w:cs="Arial"/>
                  <w:color w:val="auto"/>
                </w:rPr>
                <w:t>S1-250337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91FF1A" w14:textId="0D8CDCE4" w:rsidR="00954D89" w:rsidRPr="008975BA" w:rsidRDefault="00954D89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8975BA">
              <w:rPr>
                <w:lang w:val="fr-FR"/>
              </w:rPr>
              <w:t>ZTE, 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F46941" w14:textId="7002BFBD" w:rsidR="00954D89" w:rsidRPr="008975BA" w:rsidRDefault="00954D89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8975BA">
              <w:rPr>
                <w:lang w:val="fr-FR"/>
              </w:rPr>
              <w:t>Use case on detection of ships on the coast or in rivers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76B02A" w14:textId="125F8E24" w:rsidR="00954D89" w:rsidRPr="008975BA" w:rsidRDefault="008975BA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8975BA">
              <w:rPr>
                <w:rFonts w:eastAsia="Times New Roman" w:cs="Arial"/>
                <w:szCs w:val="18"/>
                <w:lang w:val="en-US" w:eastAsia="ar-SA"/>
              </w:rPr>
              <w:t>Revised to S1-250653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511505" w14:textId="4372289D" w:rsidR="00954D89" w:rsidRPr="008975BA" w:rsidRDefault="00954D89" w:rsidP="00DC533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8975BA">
              <w:rPr>
                <w:rFonts w:eastAsia="Arial Unicode MS" w:cs="Arial"/>
                <w:szCs w:val="18"/>
                <w:lang w:val="de-DE" w:eastAsia="ar-SA"/>
              </w:rPr>
              <w:t>Revision of S1-250013.</w:t>
            </w:r>
          </w:p>
        </w:tc>
      </w:tr>
      <w:tr w:rsidR="008975BA" w:rsidRPr="002B5B90" w14:paraId="692EB9BF" w14:textId="77777777" w:rsidTr="00EE188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A45EB28" w14:textId="55264464" w:rsidR="008975BA" w:rsidRPr="00EE188A" w:rsidRDefault="008975BA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E188A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75B2384" w14:textId="5D164570" w:rsidR="008975BA" w:rsidRPr="00EE188A" w:rsidRDefault="008975BA" w:rsidP="00DC5334">
            <w:pPr>
              <w:snapToGrid w:val="0"/>
              <w:spacing w:after="0" w:line="240" w:lineRule="auto"/>
            </w:pPr>
            <w:hyperlink r:id="rId25" w:history="1">
              <w:r w:rsidRPr="00EE188A">
                <w:rPr>
                  <w:rStyle w:val="Hyperlink"/>
                  <w:rFonts w:cs="Arial"/>
                  <w:color w:val="auto"/>
                </w:rPr>
                <w:t>S1-250653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E6E4B75" w14:textId="3DC80894" w:rsidR="008975BA" w:rsidRPr="00EE188A" w:rsidRDefault="008975BA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EE188A">
              <w:rPr>
                <w:lang w:val="fr-FR"/>
              </w:rPr>
              <w:t>ZTE, 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8518C71" w14:textId="3DFDDEBF" w:rsidR="008975BA" w:rsidRPr="00EE188A" w:rsidRDefault="008975BA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EE188A">
              <w:rPr>
                <w:lang w:val="fr-FR"/>
              </w:rPr>
              <w:t>Use case on detection of ships on the coast or in rivers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B8582B9" w14:textId="11BF1FB1" w:rsidR="008975BA" w:rsidRPr="00EE188A" w:rsidRDefault="00EE188A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EE188A">
              <w:rPr>
                <w:rFonts w:eastAsia="Times New Roman" w:cs="Arial"/>
                <w:szCs w:val="18"/>
                <w:lang w:val="en-US"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12737C4" w14:textId="1902CDE4" w:rsidR="008975BA" w:rsidRPr="00EE188A" w:rsidRDefault="008975BA" w:rsidP="00DC533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EE188A">
              <w:rPr>
                <w:rFonts w:eastAsia="Arial Unicode MS" w:cs="Arial"/>
                <w:i/>
                <w:szCs w:val="18"/>
                <w:lang w:val="en-US" w:eastAsia="ar-SA"/>
              </w:rPr>
              <w:t>Revision of S1-250013.</w:t>
            </w:r>
          </w:p>
          <w:p w14:paraId="2BF4CB79" w14:textId="381AA48B" w:rsidR="008975BA" w:rsidRPr="00EE188A" w:rsidRDefault="008975BA" w:rsidP="00DC533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EE188A">
              <w:rPr>
                <w:rFonts w:eastAsia="Arial Unicode MS" w:cs="Arial"/>
                <w:szCs w:val="18"/>
                <w:lang w:val="en-US" w:eastAsia="ar-SA"/>
              </w:rPr>
              <w:t>Revision of S1-250337.</w:t>
            </w:r>
          </w:p>
        </w:tc>
      </w:tr>
      <w:bookmarkEnd w:id="6"/>
      <w:tr w:rsidR="00DC5334" w:rsidRPr="002B5B90" w14:paraId="283FB7D9" w14:textId="77777777" w:rsidTr="001F7FF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363055" w14:textId="53A6F465" w:rsidR="00DC5334" w:rsidRPr="006C65F9" w:rsidRDefault="00DC5334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C65F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E8D4AA" w14:textId="21ACC0AA" w:rsidR="00DC5334" w:rsidRPr="006C65F9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hyperlink r:id="rId26" w:history="1">
              <w:r w:rsidRPr="006C65F9">
                <w:rPr>
                  <w:rStyle w:val="Hyperlink"/>
                  <w:rFonts w:cs="Arial"/>
                  <w:color w:val="auto"/>
                  <w:lang w:val="fr-FR"/>
                </w:rPr>
                <w:t>S1-250044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3368E8" w14:textId="78B17331" w:rsidR="00DC5334" w:rsidRPr="006C65F9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6C65F9">
              <w:rPr>
                <w:lang w:val="fr-FR"/>
              </w:rPr>
              <w:t>LG Electronics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4C5C61" w14:textId="76BF9D30" w:rsidR="00DC5334" w:rsidRPr="006C65F9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6C65F9">
              <w:rPr>
                <w:lang w:val="fr-FR"/>
              </w:rPr>
              <w:t>Use Case on Supporting Intelligence Leveraging Nearby Entities for Real-Time Awareness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80D5BF" w14:textId="41422AC2" w:rsidR="00DC5334" w:rsidRPr="006C65F9" w:rsidRDefault="006C65F9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6C65F9">
              <w:rPr>
                <w:rFonts w:eastAsia="Times New Roman" w:cs="Arial"/>
                <w:szCs w:val="18"/>
                <w:lang w:val="en-US" w:eastAsia="ar-SA"/>
              </w:rPr>
              <w:t>Revised to S1-250654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94D86D" w14:textId="77777777" w:rsidR="00DC5334" w:rsidRPr="006C65F9" w:rsidRDefault="00DC5334" w:rsidP="00DC533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6C65F9" w:rsidRPr="002B5B90" w14:paraId="08D612BD" w14:textId="77777777" w:rsidTr="001F7FF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D3533D" w14:textId="2E28E1BC" w:rsidR="006C65F9" w:rsidRPr="001F7FFE" w:rsidRDefault="006C65F9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7FF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2D314A" w14:textId="7817A715" w:rsidR="006C65F9" w:rsidRPr="001F7FFE" w:rsidRDefault="006C65F9" w:rsidP="00DC5334">
            <w:pPr>
              <w:snapToGrid w:val="0"/>
              <w:spacing w:after="0" w:line="240" w:lineRule="auto"/>
            </w:pPr>
            <w:hyperlink r:id="rId27" w:history="1">
              <w:r w:rsidRPr="001F7FFE">
                <w:rPr>
                  <w:rStyle w:val="Hyperlink"/>
                  <w:rFonts w:cs="Arial"/>
                  <w:color w:val="auto"/>
                </w:rPr>
                <w:t>S1-250654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C8AD76" w14:textId="7B6067AF" w:rsidR="006C65F9" w:rsidRPr="001F7FFE" w:rsidRDefault="006C65F9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1F7FFE">
              <w:rPr>
                <w:lang w:val="fr-FR"/>
              </w:rPr>
              <w:t>LG Electronics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B36FF2" w14:textId="3C769079" w:rsidR="006C65F9" w:rsidRPr="001F7FFE" w:rsidRDefault="006C65F9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1F7FFE">
              <w:rPr>
                <w:lang w:val="fr-FR"/>
              </w:rPr>
              <w:t>Use Case on Supporting Intelligence Leveraging Nearby Entities for Real-Time Awareness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DA55DA" w14:textId="13E54AEA" w:rsidR="006C65F9" w:rsidRPr="001F7FFE" w:rsidRDefault="001F7FFE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1F7FFE">
              <w:rPr>
                <w:rFonts w:eastAsia="Times New Roman" w:cs="Arial"/>
                <w:szCs w:val="18"/>
                <w:lang w:val="en-US" w:eastAsia="ar-SA"/>
              </w:rPr>
              <w:t>Revised to S1-250682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1C7C37" w14:textId="17999E73" w:rsidR="006C65F9" w:rsidRPr="001F7FFE" w:rsidRDefault="006C65F9" w:rsidP="00DC533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1F7FFE">
              <w:rPr>
                <w:rFonts w:eastAsia="Arial Unicode MS" w:cs="Arial"/>
                <w:szCs w:val="18"/>
                <w:lang w:val="en-US" w:eastAsia="ar-SA"/>
              </w:rPr>
              <w:t>Revision of S1-250044.</w:t>
            </w:r>
          </w:p>
        </w:tc>
      </w:tr>
      <w:tr w:rsidR="001F7FFE" w:rsidRPr="002B5B90" w14:paraId="6CECD513" w14:textId="77777777" w:rsidTr="001F7FF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2466CCD" w14:textId="2F56D986" w:rsidR="001F7FFE" w:rsidRPr="001F7FFE" w:rsidRDefault="001F7FFE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7FF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2C8BB6F" w14:textId="77A645CC" w:rsidR="001F7FFE" w:rsidRPr="001F7FFE" w:rsidRDefault="001F7FFE" w:rsidP="00DC5334">
            <w:pPr>
              <w:snapToGrid w:val="0"/>
              <w:spacing w:after="0" w:line="240" w:lineRule="auto"/>
            </w:pPr>
            <w:hyperlink r:id="rId28" w:history="1">
              <w:r w:rsidRPr="001F7FFE">
                <w:rPr>
                  <w:rStyle w:val="Hyperlink"/>
                  <w:rFonts w:cs="Arial"/>
                  <w:color w:val="auto"/>
                </w:rPr>
                <w:t>S1-250682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9CB4552" w14:textId="1387D7A2" w:rsidR="001F7FFE" w:rsidRPr="001F7FFE" w:rsidRDefault="001F7FFE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1F7FFE">
              <w:rPr>
                <w:lang w:val="fr-FR"/>
              </w:rPr>
              <w:t>LG Electronics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62F5D3E" w14:textId="5D680BF6" w:rsidR="001F7FFE" w:rsidRPr="001F7FFE" w:rsidRDefault="001F7FFE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1F7FFE">
              <w:rPr>
                <w:lang w:val="fr-FR"/>
              </w:rPr>
              <w:t>Use Case on Supporting Intelligence Leveraging Nearby Entities for Real-Time Awareness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AAA36B1" w14:textId="77777777" w:rsidR="001F7FFE" w:rsidRDefault="001F7FFE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Pre-</w:t>
            </w:r>
            <w:r w:rsidRPr="001F7FFE">
              <w:rPr>
                <w:rFonts w:eastAsia="Times New Roman" w:cs="Arial"/>
                <w:szCs w:val="18"/>
                <w:lang w:val="en-US" w:eastAsia="ar-SA"/>
              </w:rPr>
              <w:t>Agreed</w:t>
            </w:r>
          </w:p>
          <w:p w14:paraId="5218E711" w14:textId="22C912DA" w:rsidR="001F7FFE" w:rsidRPr="001F7FFE" w:rsidRDefault="001F7FFE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The only change is to delete”</w:t>
            </w:r>
            <w:r>
              <w:rPr>
                <w:rFonts w:eastAsia="Malgun Gothic"/>
                <w:lang w:eastAsia="ko-KR"/>
              </w:rPr>
              <w:t xml:space="preserve"> (or joint communication and sensing)” from requirement 2, add editors note to requirement 1 and 2 “This requirement is FFS”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A605087" w14:textId="47E69F56" w:rsidR="001F7FFE" w:rsidRPr="001F7FFE" w:rsidRDefault="001F7FFE" w:rsidP="00DC533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1F7FFE">
              <w:rPr>
                <w:rFonts w:eastAsia="Arial Unicode MS" w:cs="Arial"/>
                <w:i/>
                <w:szCs w:val="18"/>
                <w:lang w:val="en-US" w:eastAsia="ar-SA"/>
              </w:rPr>
              <w:t>Revision of S1-250044.</w:t>
            </w:r>
          </w:p>
          <w:p w14:paraId="20656553" w14:textId="31E3C744" w:rsidR="001F7FFE" w:rsidRPr="001F7FFE" w:rsidRDefault="001F7FFE" w:rsidP="00DC533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1F7FFE">
              <w:rPr>
                <w:rFonts w:eastAsia="Arial Unicode MS" w:cs="Arial"/>
                <w:szCs w:val="18"/>
                <w:lang w:val="en-US" w:eastAsia="ar-SA"/>
              </w:rPr>
              <w:t>Revision of S1-250654.</w:t>
            </w:r>
          </w:p>
        </w:tc>
      </w:tr>
      <w:tr w:rsidR="00DC5334" w:rsidRPr="002B5B90" w14:paraId="06CA3B8A" w14:textId="77777777" w:rsidTr="0030255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7CC90A" w14:textId="46FAB25D" w:rsidR="00DC5334" w:rsidRPr="006C65F9" w:rsidRDefault="00DC5334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C65F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3949DD" w14:textId="4F34C0D1" w:rsidR="00DC5334" w:rsidRPr="006C65F9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hyperlink r:id="rId29" w:history="1">
              <w:r w:rsidRPr="006C65F9">
                <w:rPr>
                  <w:rStyle w:val="Hyperlink"/>
                  <w:rFonts w:cs="Arial"/>
                  <w:color w:val="auto"/>
                  <w:lang w:val="fr-FR"/>
                </w:rPr>
                <w:t>S1-250062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D39D31" w14:textId="16867F4D" w:rsidR="00DC5334" w:rsidRPr="006C65F9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6C65F9">
              <w:rPr>
                <w:lang w:val="fr-FR"/>
              </w:rPr>
              <w:t>IPLOOK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424EF1" w14:textId="2FFE21EA" w:rsidR="00DC5334" w:rsidRPr="006C65F9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6C65F9">
              <w:rPr>
                <w:lang w:val="fr-FR"/>
              </w:rPr>
              <w:t>Use case on sensing for fiber-optic vibration service over satellite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DB745B" w14:textId="00FB994C" w:rsidR="00DC5334" w:rsidRPr="006C65F9" w:rsidRDefault="006C65F9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6C65F9">
              <w:rPr>
                <w:rFonts w:eastAsia="Times New Roman" w:cs="Arial"/>
                <w:szCs w:val="18"/>
                <w:lang w:val="en-US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0B83C0" w14:textId="77777777" w:rsidR="00DC5334" w:rsidRPr="006C65F9" w:rsidRDefault="00DC5334" w:rsidP="00DC533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DC5334" w:rsidRPr="002B5B90" w14:paraId="23E9ECB9" w14:textId="77777777" w:rsidTr="001F7FF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5AC7FF" w14:textId="1A99744D" w:rsidR="00DC5334" w:rsidRPr="0030255D" w:rsidRDefault="00DC5334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255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B73138" w14:textId="2C9EFEEB" w:rsidR="00DC5334" w:rsidRPr="0030255D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hyperlink r:id="rId30" w:history="1">
              <w:r w:rsidRPr="0030255D">
                <w:rPr>
                  <w:rStyle w:val="Hyperlink"/>
                  <w:rFonts w:cs="Arial"/>
                  <w:color w:val="auto"/>
                  <w:lang w:val="fr-FR"/>
                </w:rPr>
                <w:t>S1-250118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E7F1EE" w14:textId="40CE6F6F" w:rsidR="00DC5334" w:rsidRPr="0030255D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30255D">
              <w:rPr>
                <w:lang w:val="fr-FR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392755" w14:textId="4367E201" w:rsidR="00DC5334" w:rsidRPr="0030255D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30255D">
              <w:rPr>
                <w:lang w:val="fr-FR"/>
              </w:rPr>
              <w:t>pCR new use case of non-real-time sensing data delivery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A6A29F" w14:textId="22D8E5C8" w:rsidR="00DC5334" w:rsidRPr="0030255D" w:rsidRDefault="0030255D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0255D">
              <w:rPr>
                <w:rFonts w:eastAsia="Times New Roman" w:cs="Arial"/>
                <w:szCs w:val="18"/>
                <w:lang w:val="en-US" w:eastAsia="ar-SA"/>
              </w:rPr>
              <w:t>Revised to S1-250655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B99731" w14:textId="77777777" w:rsidR="00DC5334" w:rsidRPr="0030255D" w:rsidRDefault="00DC5334" w:rsidP="00DC533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30255D" w:rsidRPr="002B5B90" w14:paraId="6E7EF446" w14:textId="77777777" w:rsidTr="00D570C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DCD368" w14:textId="347DD47E" w:rsidR="0030255D" w:rsidRPr="001F7FFE" w:rsidRDefault="0030255D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7FF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A737D1" w14:textId="0D152DD9" w:rsidR="0030255D" w:rsidRPr="001F7FFE" w:rsidRDefault="0030255D" w:rsidP="00DC5334">
            <w:pPr>
              <w:snapToGrid w:val="0"/>
              <w:spacing w:after="0" w:line="240" w:lineRule="auto"/>
            </w:pPr>
            <w:hyperlink r:id="rId31" w:history="1">
              <w:r w:rsidRPr="001F7FFE">
                <w:rPr>
                  <w:rStyle w:val="Hyperlink"/>
                  <w:rFonts w:cs="Arial"/>
                  <w:color w:val="auto"/>
                </w:rPr>
                <w:t>S1-250655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150A4A" w14:textId="75AE6560" w:rsidR="0030255D" w:rsidRPr="001F7FFE" w:rsidRDefault="0030255D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1F7FFE">
              <w:rPr>
                <w:lang w:val="fr-FR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38B006" w14:textId="3E73F848" w:rsidR="0030255D" w:rsidRPr="001F7FFE" w:rsidRDefault="0030255D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1F7FFE">
              <w:rPr>
                <w:lang w:val="fr-FR"/>
              </w:rPr>
              <w:t>pCR new use case of non-real-time sensing data delivery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C58276" w14:textId="2B69A403" w:rsidR="0030255D" w:rsidRPr="001F7FFE" w:rsidRDefault="001F7FFE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1F7FFE">
              <w:rPr>
                <w:rFonts w:eastAsia="Times New Roman" w:cs="Arial"/>
                <w:szCs w:val="18"/>
                <w:lang w:val="en-US" w:eastAsia="ar-SA"/>
              </w:rPr>
              <w:t>Revised to S1-250683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2AD01D" w14:textId="176E187E" w:rsidR="0030255D" w:rsidRPr="001F7FFE" w:rsidRDefault="0030255D" w:rsidP="00DC533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1F7FFE">
              <w:rPr>
                <w:rFonts w:eastAsia="Arial Unicode MS" w:cs="Arial"/>
                <w:szCs w:val="18"/>
                <w:lang w:val="en-US" w:eastAsia="ar-SA"/>
              </w:rPr>
              <w:t>Revision of S1-250118.</w:t>
            </w:r>
          </w:p>
        </w:tc>
      </w:tr>
      <w:tr w:rsidR="001F7FFE" w:rsidRPr="002B5B90" w14:paraId="3CA78814" w14:textId="77777777" w:rsidTr="00D570C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91DCB" w14:textId="2F3C64EC" w:rsidR="001F7FFE" w:rsidRPr="00D570C7" w:rsidRDefault="001F7FFE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570C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8A4C6" w14:textId="6BC77032" w:rsidR="001F7FFE" w:rsidRPr="00D570C7" w:rsidRDefault="001F7FFE" w:rsidP="00DC5334">
            <w:pPr>
              <w:snapToGrid w:val="0"/>
              <w:spacing w:after="0" w:line="240" w:lineRule="auto"/>
            </w:pPr>
            <w:hyperlink r:id="rId32" w:history="1">
              <w:r w:rsidRPr="00D570C7">
                <w:rPr>
                  <w:rStyle w:val="Hyperlink"/>
                  <w:rFonts w:cs="Arial"/>
                  <w:color w:val="auto"/>
                </w:rPr>
                <w:t>S1-250683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62A54" w14:textId="109E7E9F" w:rsidR="001F7FFE" w:rsidRPr="00D570C7" w:rsidRDefault="001F7FFE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D570C7">
              <w:rPr>
                <w:lang w:val="fr-FR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2AFA9" w14:textId="2B6C5D93" w:rsidR="001F7FFE" w:rsidRPr="00D570C7" w:rsidRDefault="001F7FFE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D570C7">
              <w:rPr>
                <w:lang w:val="fr-FR"/>
              </w:rPr>
              <w:t>pCR new use case of non-real-time sensing data delivery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9A363" w14:textId="77777777" w:rsidR="001F7FFE" w:rsidRPr="00D570C7" w:rsidRDefault="001F7FFE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73AFD" w14:textId="1DBF36BA" w:rsidR="001F7FFE" w:rsidRPr="00D570C7" w:rsidRDefault="001F7FFE" w:rsidP="00DC533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570C7">
              <w:rPr>
                <w:rFonts w:eastAsia="Arial Unicode MS" w:cs="Arial"/>
                <w:i/>
                <w:szCs w:val="18"/>
                <w:lang w:val="en-US" w:eastAsia="ar-SA"/>
              </w:rPr>
              <w:t>Revision of S1-250118.</w:t>
            </w:r>
          </w:p>
          <w:p w14:paraId="2FADE143" w14:textId="3AF87758" w:rsidR="001F7FFE" w:rsidRPr="00D570C7" w:rsidRDefault="001F7FFE" w:rsidP="00DC533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570C7">
              <w:rPr>
                <w:rFonts w:eastAsia="Arial Unicode MS" w:cs="Arial"/>
                <w:szCs w:val="18"/>
                <w:lang w:val="en-US" w:eastAsia="ar-SA"/>
              </w:rPr>
              <w:t>Revision of S1-250655.</w:t>
            </w:r>
          </w:p>
        </w:tc>
      </w:tr>
      <w:tr w:rsidR="00DC5334" w:rsidRPr="002B5B90" w14:paraId="3DFF2A52" w14:textId="77777777" w:rsidTr="0050427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2B3857" w14:textId="0C0F71A3" w:rsidR="00DC5334" w:rsidRPr="0030255D" w:rsidRDefault="00DC5334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255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1D5837" w14:textId="073A122D" w:rsidR="00DC5334" w:rsidRPr="0030255D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hyperlink r:id="rId33" w:history="1">
              <w:r w:rsidRPr="0030255D">
                <w:rPr>
                  <w:rStyle w:val="Hyperlink"/>
                  <w:rFonts w:cs="Arial"/>
                  <w:color w:val="auto"/>
                  <w:lang w:val="fr-FR"/>
                </w:rPr>
                <w:t>S1-250131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CE246E" w14:textId="4A95D395" w:rsidR="00DC5334" w:rsidRPr="0030255D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30255D">
              <w:rPr>
                <w:lang w:val="fr-FR"/>
              </w:rPr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58398B" w14:textId="03560B98" w:rsidR="00DC5334" w:rsidRPr="0030255D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30255D">
              <w:rPr>
                <w:lang w:val="fr-FR"/>
              </w:rPr>
              <w:t>Pseudo-CR on Improving the Credibility of Visuals by using sensing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A4826F" w14:textId="37A26E8B" w:rsidR="00DC5334" w:rsidRPr="0030255D" w:rsidRDefault="0030255D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0255D">
              <w:rPr>
                <w:rFonts w:eastAsia="Times New Roman" w:cs="Arial"/>
                <w:szCs w:val="18"/>
                <w:lang w:val="en-US" w:eastAsia="ar-SA"/>
              </w:rPr>
              <w:t>Revised to S1-250656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2CAD40" w14:textId="77777777" w:rsidR="00DC5334" w:rsidRPr="0030255D" w:rsidRDefault="00DC5334" w:rsidP="00DC533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30255D" w:rsidRPr="002B5B90" w14:paraId="39394B13" w14:textId="77777777" w:rsidTr="0050427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82D8D" w14:textId="343AF688" w:rsidR="0030255D" w:rsidRPr="00504270" w:rsidRDefault="0030255D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0427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84A3F" w14:textId="19C03CAB" w:rsidR="0030255D" w:rsidRPr="00504270" w:rsidRDefault="0030255D" w:rsidP="00DC5334">
            <w:pPr>
              <w:snapToGrid w:val="0"/>
              <w:spacing w:after="0" w:line="240" w:lineRule="auto"/>
            </w:pPr>
            <w:hyperlink r:id="rId34" w:history="1">
              <w:r w:rsidRPr="00504270">
                <w:rPr>
                  <w:rStyle w:val="Hyperlink"/>
                  <w:rFonts w:cs="Arial"/>
                  <w:color w:val="auto"/>
                </w:rPr>
                <w:t>S1-250656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52C6D" w14:textId="726A85CA" w:rsidR="0030255D" w:rsidRPr="00504270" w:rsidRDefault="0030255D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504270">
              <w:rPr>
                <w:lang w:val="fr-FR"/>
              </w:rPr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62DC2" w14:textId="7B9B8AF8" w:rsidR="0030255D" w:rsidRPr="00504270" w:rsidRDefault="0030255D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504270">
              <w:rPr>
                <w:lang w:val="fr-FR"/>
              </w:rPr>
              <w:t>Pseudo-CR on Improving the Credibility of Visuals by using sensing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6555A" w14:textId="77777777" w:rsidR="0030255D" w:rsidRPr="00504270" w:rsidRDefault="0030255D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52A6C" w14:textId="6601E992" w:rsidR="0030255D" w:rsidRPr="00504270" w:rsidRDefault="0030255D" w:rsidP="00DC533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504270">
              <w:rPr>
                <w:rFonts w:eastAsia="Arial Unicode MS" w:cs="Arial"/>
                <w:szCs w:val="18"/>
                <w:lang w:val="en-US" w:eastAsia="ar-SA"/>
              </w:rPr>
              <w:t>Revision of S1-250131.</w:t>
            </w:r>
          </w:p>
        </w:tc>
      </w:tr>
      <w:tr w:rsidR="00DC5334" w:rsidRPr="002B5B90" w14:paraId="5A8B79F5" w14:textId="77777777" w:rsidTr="001F7FF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075CDE" w14:textId="47872E84" w:rsidR="00DC5334" w:rsidRPr="00C867C5" w:rsidRDefault="00DC5334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867C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82524B" w14:textId="23BC7A05" w:rsidR="00DC5334" w:rsidRPr="00C867C5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hyperlink r:id="rId35" w:history="1">
              <w:r w:rsidRPr="00C867C5">
                <w:rPr>
                  <w:rStyle w:val="Hyperlink"/>
                  <w:rFonts w:cs="Arial"/>
                  <w:color w:val="auto"/>
                  <w:lang w:val="fr-FR"/>
                </w:rPr>
                <w:t>S1-250134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9BD014" w14:textId="70E2E84C" w:rsidR="00DC5334" w:rsidRPr="00C867C5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C867C5">
              <w:rPr>
                <w:lang w:val="fr-FR"/>
              </w:rPr>
              <w:t>BUPT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8A6385" w14:textId="170787C9" w:rsidR="00DC5334" w:rsidRPr="00C867C5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C867C5">
              <w:rPr>
                <w:lang w:val="fr-FR"/>
              </w:rPr>
              <w:t>Use Case on AI-driven multi-vehicle cooperative perception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18DC1E" w14:textId="7D4C9D69" w:rsidR="00DC5334" w:rsidRPr="00C867C5" w:rsidRDefault="00C867C5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C867C5">
              <w:rPr>
                <w:rFonts w:eastAsia="Times New Roman" w:cs="Arial"/>
                <w:szCs w:val="18"/>
                <w:lang w:val="en-US" w:eastAsia="ar-SA"/>
              </w:rPr>
              <w:t>Revised to S1-250657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C13142" w14:textId="77777777" w:rsidR="00DC5334" w:rsidRPr="00C867C5" w:rsidRDefault="00DC5334" w:rsidP="00DC533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867C5" w:rsidRPr="002B5B90" w14:paraId="3691CADE" w14:textId="77777777" w:rsidTr="001F7FF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F64F69" w14:textId="02E49ACE" w:rsidR="00C867C5" w:rsidRPr="001F7FFE" w:rsidRDefault="00C867C5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7FF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513F9E" w14:textId="5C9A15C2" w:rsidR="00C867C5" w:rsidRPr="001F7FFE" w:rsidRDefault="00C867C5" w:rsidP="00DC5334">
            <w:pPr>
              <w:snapToGrid w:val="0"/>
              <w:spacing w:after="0" w:line="240" w:lineRule="auto"/>
            </w:pPr>
            <w:hyperlink r:id="rId36" w:history="1">
              <w:r w:rsidRPr="001F7FFE">
                <w:rPr>
                  <w:rStyle w:val="Hyperlink"/>
                  <w:rFonts w:cs="Arial"/>
                  <w:color w:val="auto"/>
                </w:rPr>
                <w:t>S1-250657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026D63" w14:textId="03C5CEE6" w:rsidR="00C867C5" w:rsidRPr="001F7FFE" w:rsidRDefault="00C867C5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1F7FFE">
              <w:rPr>
                <w:lang w:val="fr-FR"/>
              </w:rPr>
              <w:t>BUPT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2B3266" w14:textId="569EED8C" w:rsidR="00C867C5" w:rsidRPr="001F7FFE" w:rsidRDefault="00C867C5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1F7FFE">
              <w:rPr>
                <w:lang w:val="fr-FR"/>
              </w:rPr>
              <w:t>Use Case on AI-driven multi-vehicle cooperative perception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395F2D" w14:textId="5A0B2A02" w:rsidR="00C867C5" w:rsidRPr="001F7FFE" w:rsidRDefault="001F7FFE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1F7FFE">
              <w:rPr>
                <w:rFonts w:eastAsia="Times New Roman" w:cs="Arial"/>
                <w:szCs w:val="18"/>
                <w:lang w:val="en-US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051F62" w14:textId="12207F71" w:rsidR="00C867C5" w:rsidRPr="001F7FFE" w:rsidRDefault="00C867C5" w:rsidP="00DC533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1F7FFE">
              <w:rPr>
                <w:rFonts w:eastAsia="Arial Unicode MS" w:cs="Arial"/>
                <w:szCs w:val="18"/>
                <w:lang w:val="en-US" w:eastAsia="ar-SA"/>
              </w:rPr>
              <w:t>Revision of S1-250134.</w:t>
            </w:r>
          </w:p>
        </w:tc>
      </w:tr>
      <w:tr w:rsidR="00DC5334" w:rsidRPr="002B5B90" w14:paraId="1C7EE7C9" w14:textId="77777777" w:rsidTr="001F7FF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D282B2" w14:textId="28104F8D" w:rsidR="00DC5334" w:rsidRPr="003C1C13" w:rsidRDefault="00DC5334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C1C1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ECC693" w14:textId="234224E1" w:rsidR="00DC5334" w:rsidRPr="003C1C13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hyperlink r:id="rId37" w:history="1">
              <w:r w:rsidRPr="003C1C13">
                <w:rPr>
                  <w:rStyle w:val="Hyperlink"/>
                  <w:rFonts w:cs="Arial"/>
                  <w:color w:val="auto"/>
                  <w:lang w:val="fr-FR"/>
                </w:rPr>
                <w:t>S1-250145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8ABC0F" w14:textId="4A9D109E" w:rsidR="00DC5334" w:rsidRPr="003C1C13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3C1C13">
              <w:rPr>
                <w:lang w:val="fr-FR"/>
              </w:rPr>
              <w:t xml:space="preserve">Qualcomm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5D704E" w14:textId="16F0DB07" w:rsidR="00DC5334" w:rsidRPr="003C1C13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3C1C13">
              <w:rPr>
                <w:lang w:val="fr-FR"/>
              </w:rPr>
              <w:t>Enhanced XR User Navigation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AA26B1" w14:textId="4E70F086" w:rsidR="00DC5334" w:rsidRPr="003C1C13" w:rsidRDefault="003C1C13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C1C13">
              <w:rPr>
                <w:rFonts w:eastAsia="Times New Roman" w:cs="Arial"/>
                <w:szCs w:val="18"/>
                <w:lang w:val="de-DE" w:eastAsia="ar-SA"/>
              </w:rPr>
              <w:t>Revised to S1-250658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9B43A4" w14:textId="77777777" w:rsidR="00DC5334" w:rsidRPr="003C1C13" w:rsidRDefault="00DC5334" w:rsidP="00DC533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3C1C13" w:rsidRPr="002B5B90" w14:paraId="3EE7FA30" w14:textId="77777777" w:rsidTr="00D570C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1E555C" w14:textId="35A265A9" w:rsidR="003C1C13" w:rsidRPr="001F7FFE" w:rsidRDefault="003C1C13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7FF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BD9C29" w14:textId="1FBE2035" w:rsidR="003C1C13" w:rsidRPr="001F7FFE" w:rsidRDefault="003C1C13" w:rsidP="00DC5334">
            <w:pPr>
              <w:snapToGrid w:val="0"/>
              <w:spacing w:after="0" w:line="240" w:lineRule="auto"/>
            </w:pPr>
            <w:hyperlink r:id="rId38" w:history="1">
              <w:r w:rsidRPr="001F7FFE">
                <w:rPr>
                  <w:rStyle w:val="Hyperlink"/>
                  <w:rFonts w:cs="Arial"/>
                  <w:color w:val="auto"/>
                </w:rPr>
                <w:t>S1-250658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1CC6C1" w14:textId="17552E60" w:rsidR="003C1C13" w:rsidRPr="001F7FFE" w:rsidRDefault="003C1C13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1F7FFE">
              <w:rPr>
                <w:lang w:val="fr-FR"/>
              </w:rPr>
              <w:t xml:space="preserve">Qualcomm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01CF9A" w14:textId="39E0D412" w:rsidR="003C1C13" w:rsidRPr="001F7FFE" w:rsidRDefault="003C1C13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1F7FFE">
              <w:rPr>
                <w:lang w:val="fr-FR"/>
              </w:rPr>
              <w:t>Enhanced XR User Navigation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861997" w14:textId="160B8AAA" w:rsidR="003C1C13" w:rsidRPr="001F7FFE" w:rsidRDefault="001F7FFE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1F7FFE">
              <w:rPr>
                <w:rFonts w:eastAsia="Times New Roman" w:cs="Arial"/>
                <w:szCs w:val="18"/>
                <w:lang w:val="de-DE" w:eastAsia="ar-SA"/>
              </w:rPr>
              <w:t>Revised to S1-250684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909D1B" w14:textId="6475D40F" w:rsidR="003C1C13" w:rsidRPr="001F7FFE" w:rsidRDefault="003C1C13" w:rsidP="00DC533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1F7FFE">
              <w:rPr>
                <w:rFonts w:eastAsia="Arial Unicode MS" w:cs="Arial"/>
                <w:szCs w:val="18"/>
                <w:lang w:val="de-DE" w:eastAsia="ar-SA"/>
              </w:rPr>
              <w:t>Revision of S1-250145.</w:t>
            </w:r>
          </w:p>
        </w:tc>
      </w:tr>
      <w:tr w:rsidR="001F7FFE" w:rsidRPr="002B5B90" w14:paraId="2024D2F8" w14:textId="77777777" w:rsidTr="00D570C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D462B" w14:textId="14F7C7D7" w:rsidR="001F7FFE" w:rsidRPr="00D570C7" w:rsidRDefault="001F7FFE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570C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9D63B" w14:textId="12CB7A9F" w:rsidR="001F7FFE" w:rsidRPr="00D570C7" w:rsidRDefault="001F7FFE" w:rsidP="00DC5334">
            <w:pPr>
              <w:snapToGrid w:val="0"/>
              <w:spacing w:after="0" w:line="240" w:lineRule="auto"/>
            </w:pPr>
            <w:hyperlink r:id="rId39" w:history="1">
              <w:r w:rsidRPr="00D570C7">
                <w:rPr>
                  <w:rStyle w:val="Hyperlink"/>
                  <w:rFonts w:cs="Arial"/>
                  <w:color w:val="auto"/>
                </w:rPr>
                <w:t>S1-250684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C83F4" w14:textId="7FCC9D81" w:rsidR="001F7FFE" w:rsidRPr="00D570C7" w:rsidRDefault="001F7FFE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D570C7">
              <w:rPr>
                <w:lang w:val="fr-FR"/>
              </w:rPr>
              <w:t xml:space="preserve">Qualcomm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EFE7D" w14:textId="67C36748" w:rsidR="001F7FFE" w:rsidRPr="00D570C7" w:rsidRDefault="001F7FFE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D570C7">
              <w:rPr>
                <w:lang w:val="fr-FR"/>
              </w:rPr>
              <w:t>Enhanced XR User Navigation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5A286" w14:textId="77777777" w:rsidR="001F7FFE" w:rsidRPr="00D570C7" w:rsidRDefault="001F7FFE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8BFAB" w14:textId="36CDC680" w:rsidR="001F7FFE" w:rsidRPr="00D570C7" w:rsidRDefault="001F7FFE" w:rsidP="00DC533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570C7">
              <w:rPr>
                <w:rFonts w:eastAsia="Arial Unicode MS" w:cs="Arial"/>
                <w:i/>
                <w:szCs w:val="18"/>
                <w:lang w:val="en-US" w:eastAsia="ar-SA"/>
              </w:rPr>
              <w:t>Revision of S1-250145.</w:t>
            </w:r>
          </w:p>
          <w:p w14:paraId="13C8F9D3" w14:textId="00BA38FC" w:rsidR="001F7FFE" w:rsidRPr="00D570C7" w:rsidRDefault="001F7FFE" w:rsidP="00DC533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570C7">
              <w:rPr>
                <w:rFonts w:eastAsia="Arial Unicode MS" w:cs="Arial"/>
                <w:szCs w:val="18"/>
                <w:lang w:val="en-US" w:eastAsia="ar-SA"/>
              </w:rPr>
              <w:t>Revision of S1-250658.</w:t>
            </w:r>
          </w:p>
        </w:tc>
      </w:tr>
      <w:tr w:rsidR="00DC5334" w:rsidRPr="002B5B90" w14:paraId="24219407" w14:textId="77777777" w:rsidTr="003667F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4B543C" w14:textId="14C8A6A6" w:rsidR="00DC5334" w:rsidRPr="003C1C13" w:rsidRDefault="00DC5334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C1C1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EB709D" w14:textId="78F4FC02" w:rsidR="00DC5334" w:rsidRPr="003C1C13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hyperlink r:id="rId40" w:history="1">
              <w:r w:rsidRPr="003C1C13">
                <w:rPr>
                  <w:rStyle w:val="Hyperlink"/>
                  <w:rFonts w:cs="Arial"/>
                  <w:color w:val="auto"/>
                  <w:lang w:val="fr-FR"/>
                </w:rPr>
                <w:t>S1-250150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4C29C1" w14:textId="3C4DF8C2" w:rsidR="00DC5334" w:rsidRPr="003C1C13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3C1C13">
              <w:rPr>
                <w:lang w:val="fr-FR"/>
              </w:rPr>
              <w:t>BUPT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EA882F" w14:textId="32269233" w:rsidR="00DC5334" w:rsidRPr="003C1C13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3C1C13">
              <w:rPr>
                <w:lang w:val="fr-FR"/>
              </w:rPr>
              <w:t>Use case on AI-enabled low-altitude UAV inspection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776052" w14:textId="587FD85B" w:rsidR="00DC5334" w:rsidRPr="003C1C13" w:rsidRDefault="003C1C13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C1C13">
              <w:rPr>
                <w:rFonts w:eastAsia="Times New Roman" w:cs="Arial"/>
                <w:szCs w:val="18"/>
                <w:lang w:val="en-US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B6FD56" w14:textId="77777777" w:rsidR="00DC5334" w:rsidRPr="003C1C13" w:rsidRDefault="00DC5334" w:rsidP="00DC533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DC5334" w:rsidRPr="002B5B90" w14:paraId="70B17DA8" w14:textId="77777777" w:rsidTr="00DE3E5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388478" w14:textId="70ADDA49" w:rsidR="00DC5334" w:rsidRPr="003667F5" w:rsidRDefault="00DC5334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67F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3EC4B7" w14:textId="48F4B149" w:rsidR="00DC5334" w:rsidRPr="003667F5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hyperlink r:id="rId41" w:history="1">
              <w:r w:rsidRPr="003667F5">
                <w:rPr>
                  <w:rStyle w:val="Hyperlink"/>
                  <w:rFonts w:cs="Arial"/>
                  <w:color w:val="auto"/>
                  <w:lang w:val="fr-FR"/>
                </w:rPr>
                <w:t>S1-250197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0D6125" w14:textId="164D025F" w:rsidR="00DC5334" w:rsidRPr="003667F5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3667F5">
              <w:rPr>
                <w:lang w:val="fr-FR"/>
              </w:rPr>
              <w:t>CSCN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5498EA" w14:textId="0CC37065" w:rsidR="00DC5334" w:rsidRPr="003667F5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3667F5">
              <w:rPr>
                <w:lang w:val="fr-FR"/>
              </w:rPr>
              <w:t>Use Case on integration of satellite sensing and communication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7B25FF" w14:textId="6DE8EED2" w:rsidR="00DC5334" w:rsidRPr="003667F5" w:rsidRDefault="003667F5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667F5">
              <w:rPr>
                <w:rFonts w:eastAsia="Times New Roman" w:cs="Arial"/>
                <w:szCs w:val="18"/>
                <w:lang w:val="en-US" w:eastAsia="ar-SA"/>
              </w:rPr>
              <w:t>Revised to S1-250659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6D6B13" w14:textId="77777777" w:rsidR="00DC5334" w:rsidRPr="003667F5" w:rsidRDefault="00DC5334" w:rsidP="00DC533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3667F5" w:rsidRPr="002B5B90" w14:paraId="7656173E" w14:textId="77777777" w:rsidTr="00DE3E5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78309A" w14:textId="54BE86D9" w:rsidR="003667F5" w:rsidRPr="00DE3E50" w:rsidRDefault="003667F5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E3E5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ED31B9" w14:textId="208DE057" w:rsidR="003667F5" w:rsidRPr="00DE3E50" w:rsidRDefault="003667F5" w:rsidP="00DC5334">
            <w:pPr>
              <w:snapToGrid w:val="0"/>
              <w:spacing w:after="0" w:line="240" w:lineRule="auto"/>
            </w:pPr>
            <w:hyperlink r:id="rId42" w:history="1">
              <w:r w:rsidRPr="00DE3E50">
                <w:rPr>
                  <w:rStyle w:val="Hyperlink"/>
                  <w:rFonts w:cs="Arial"/>
                  <w:color w:val="auto"/>
                </w:rPr>
                <w:t>S1-250659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9985BC" w14:textId="63439D24" w:rsidR="003667F5" w:rsidRPr="00DE3E50" w:rsidRDefault="003667F5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DE3E50">
              <w:rPr>
                <w:lang w:val="fr-FR"/>
              </w:rPr>
              <w:t>CSCN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AC5D20" w14:textId="33F06969" w:rsidR="003667F5" w:rsidRPr="00DE3E50" w:rsidRDefault="003667F5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DE3E50">
              <w:rPr>
                <w:lang w:val="fr-FR"/>
              </w:rPr>
              <w:t>Use Case on integration of satellite sensing and communication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7DA10B" w14:textId="67D5EA9B" w:rsidR="003667F5" w:rsidRPr="00DE3E50" w:rsidRDefault="00DE3E50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DE3E50">
              <w:rPr>
                <w:rFonts w:eastAsia="Times New Roman" w:cs="Arial"/>
                <w:szCs w:val="18"/>
                <w:lang w:val="en-US"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val="en-US" w:eastAsia="ar-SA"/>
              </w:rPr>
              <w:t>8.1.4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97E5C1" w14:textId="5FC6A8B9" w:rsidR="003667F5" w:rsidRPr="00DE3E50" w:rsidRDefault="003667F5" w:rsidP="00DC533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E3E50">
              <w:rPr>
                <w:rFonts w:eastAsia="Arial Unicode MS" w:cs="Arial"/>
                <w:szCs w:val="18"/>
                <w:lang w:val="en-US" w:eastAsia="ar-SA"/>
              </w:rPr>
              <w:t>Revision of S1-250197.</w:t>
            </w:r>
          </w:p>
        </w:tc>
      </w:tr>
      <w:tr w:rsidR="00DC5334" w:rsidRPr="002B5B90" w14:paraId="3476E2D2" w14:textId="77777777" w:rsidTr="001F7FF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2E9A5A" w14:textId="589C1442" w:rsidR="00DC5334" w:rsidRPr="00725245" w:rsidRDefault="00DC5334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2524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E46681" w14:textId="54CF1143" w:rsidR="00DC5334" w:rsidRPr="00725245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hyperlink r:id="rId43" w:history="1">
              <w:r w:rsidRPr="00725245">
                <w:rPr>
                  <w:rStyle w:val="Hyperlink"/>
                  <w:rFonts w:cs="Arial"/>
                  <w:color w:val="auto"/>
                  <w:lang w:val="fr-FR"/>
                </w:rPr>
                <w:t>S1-250205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3D4DB6" w14:textId="2360AC76" w:rsidR="00DC5334" w:rsidRPr="00725245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725245">
              <w:rPr>
                <w:lang w:val="fr-FR"/>
              </w:rPr>
              <w:t>NTT DOCOMO, TOYOTA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DB19DA" w14:textId="40BB7934" w:rsidR="00DC5334" w:rsidRPr="00725245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725245">
              <w:rPr>
                <w:lang w:val="fr-FR"/>
              </w:rPr>
              <w:t>Pseudo-CR on Optimal Sensing task distribution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7BBF20" w14:textId="67842EAB" w:rsidR="00DC5334" w:rsidRPr="00725245" w:rsidRDefault="00725245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25245">
              <w:rPr>
                <w:rFonts w:eastAsia="Times New Roman" w:cs="Arial"/>
                <w:szCs w:val="18"/>
                <w:lang w:val="en-US" w:eastAsia="ar-SA"/>
              </w:rPr>
              <w:t>Revised to S1-250660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5FFCED" w14:textId="77777777" w:rsidR="00DC5334" w:rsidRPr="00725245" w:rsidRDefault="00DC5334" w:rsidP="00DC533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725245" w:rsidRPr="002B5B90" w14:paraId="62E92614" w14:textId="77777777" w:rsidTr="001F7FF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30733A" w14:textId="49E9C4BD" w:rsidR="00725245" w:rsidRPr="001F7FFE" w:rsidRDefault="00725245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7FFE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C149AC" w14:textId="0B917F89" w:rsidR="00725245" w:rsidRPr="001F7FFE" w:rsidRDefault="00725245" w:rsidP="00DC5334">
            <w:pPr>
              <w:snapToGrid w:val="0"/>
              <w:spacing w:after="0" w:line="240" w:lineRule="auto"/>
            </w:pPr>
            <w:hyperlink r:id="rId44" w:history="1">
              <w:r w:rsidRPr="001F7FFE">
                <w:rPr>
                  <w:rStyle w:val="Hyperlink"/>
                  <w:rFonts w:cs="Arial"/>
                  <w:color w:val="auto"/>
                </w:rPr>
                <w:t>S1-250660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33F78A" w14:textId="6E1CE8DE" w:rsidR="00725245" w:rsidRPr="001F7FFE" w:rsidRDefault="00725245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1F7FFE">
              <w:rPr>
                <w:lang w:val="fr-FR"/>
              </w:rPr>
              <w:t>NTT DOCOMO, TOYOTA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AC61D7" w14:textId="661E7266" w:rsidR="00725245" w:rsidRPr="001F7FFE" w:rsidRDefault="00725245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1F7FFE">
              <w:rPr>
                <w:lang w:val="fr-FR"/>
              </w:rPr>
              <w:t>Pseudo-CR on Optimal Sensing task distribution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3266D8" w14:textId="7CC9C62C" w:rsidR="00725245" w:rsidRPr="001F7FFE" w:rsidRDefault="001F7FFE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1F7FFE">
              <w:rPr>
                <w:rFonts w:eastAsia="Times New Roman" w:cs="Arial"/>
                <w:szCs w:val="18"/>
                <w:lang w:val="en-US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A06255" w14:textId="2566A6E2" w:rsidR="00725245" w:rsidRPr="001F7FFE" w:rsidRDefault="00725245" w:rsidP="00DC533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1F7FFE">
              <w:rPr>
                <w:rFonts w:eastAsia="Arial Unicode MS" w:cs="Arial"/>
                <w:szCs w:val="18"/>
                <w:lang w:val="en-US" w:eastAsia="ar-SA"/>
              </w:rPr>
              <w:t>Revision of S1-250205.</w:t>
            </w:r>
          </w:p>
        </w:tc>
      </w:tr>
      <w:tr w:rsidR="00DC5334" w:rsidRPr="002B5B90" w14:paraId="67114265" w14:textId="77777777" w:rsidTr="008311E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E85A25" w14:textId="76C21DFC" w:rsidR="00DC5334" w:rsidRPr="00713D29" w:rsidRDefault="00DC5334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3D2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D71EB3" w14:textId="52B07BB6" w:rsidR="00DC5334" w:rsidRPr="00713D29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hyperlink r:id="rId45" w:history="1">
              <w:r w:rsidRPr="00713D29">
                <w:rPr>
                  <w:rStyle w:val="Hyperlink"/>
                  <w:rFonts w:cs="Arial"/>
                  <w:color w:val="auto"/>
                  <w:lang w:val="fr-FR"/>
                </w:rPr>
                <w:t>S1-250210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C18A07" w14:textId="4EC4FC50" w:rsidR="00DC5334" w:rsidRPr="00713D29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713D29">
              <w:rPr>
                <w:lang w:val="fr-FR"/>
              </w:rPr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D8EF96" w14:textId="7325A7AA" w:rsidR="00DC5334" w:rsidRPr="00713D29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713D29">
              <w:rPr>
                <w:lang w:val="fr-FR"/>
              </w:rPr>
              <w:t>Use case on Autonomous Driving based on Network-assisted Sensing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6BF414" w14:textId="14E11ED8" w:rsidR="00DC5334" w:rsidRPr="00713D29" w:rsidRDefault="00713D29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13D29">
              <w:rPr>
                <w:rFonts w:eastAsia="Times New Roman" w:cs="Arial"/>
                <w:szCs w:val="18"/>
                <w:lang w:val="en-US" w:eastAsia="ar-SA"/>
              </w:rPr>
              <w:t>Revised to S1-250661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7F9203" w14:textId="77777777" w:rsidR="00DC5334" w:rsidRPr="00713D29" w:rsidRDefault="00DC5334" w:rsidP="00DC533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713D29" w:rsidRPr="002B5B90" w14:paraId="22ABA206" w14:textId="77777777" w:rsidTr="008311E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0D4FF" w14:textId="100E7983" w:rsidR="00713D29" w:rsidRPr="008311E9" w:rsidRDefault="00713D29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11E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7E113" w14:textId="738C6574" w:rsidR="00713D29" w:rsidRPr="008311E9" w:rsidRDefault="00713D29" w:rsidP="00DC5334">
            <w:pPr>
              <w:snapToGrid w:val="0"/>
              <w:spacing w:after="0" w:line="240" w:lineRule="auto"/>
            </w:pPr>
            <w:hyperlink r:id="rId46" w:history="1">
              <w:r w:rsidRPr="008311E9">
                <w:rPr>
                  <w:rStyle w:val="Hyperlink"/>
                  <w:rFonts w:cs="Arial"/>
                  <w:color w:val="auto"/>
                </w:rPr>
                <w:t>S1-250661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276B5" w14:textId="452AF789" w:rsidR="00713D29" w:rsidRPr="008311E9" w:rsidRDefault="00713D29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8311E9">
              <w:rPr>
                <w:lang w:val="fr-FR"/>
              </w:rPr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0F1AC" w14:textId="1C670EC0" w:rsidR="00713D29" w:rsidRPr="008311E9" w:rsidRDefault="00713D29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8311E9">
              <w:rPr>
                <w:lang w:val="fr-FR"/>
              </w:rPr>
              <w:t>Use case on Autonomous Driving based on Network-assisted Sensing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406F6" w14:textId="77777777" w:rsidR="00713D29" w:rsidRPr="008311E9" w:rsidRDefault="00713D29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BDD0A" w14:textId="2D738E68" w:rsidR="00713D29" w:rsidRPr="008311E9" w:rsidRDefault="00713D29" w:rsidP="00DC533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8311E9">
              <w:rPr>
                <w:rFonts w:eastAsia="Arial Unicode MS" w:cs="Arial"/>
                <w:szCs w:val="18"/>
                <w:lang w:val="en-US" w:eastAsia="ar-SA"/>
              </w:rPr>
              <w:t>Revision of S1-250210.</w:t>
            </w:r>
          </w:p>
        </w:tc>
      </w:tr>
      <w:tr w:rsidR="00DC5334" w:rsidRPr="002B5B90" w14:paraId="6668ABFF" w14:textId="77777777" w:rsidTr="00471A2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2D1D92" w14:textId="10054FF9" w:rsidR="00DC5334" w:rsidRPr="00713D29" w:rsidRDefault="00DC5334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3D2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D42DB4" w14:textId="379AAC41" w:rsidR="00DC5334" w:rsidRPr="00713D29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hyperlink r:id="rId47" w:history="1">
              <w:r w:rsidRPr="00713D29">
                <w:rPr>
                  <w:rStyle w:val="Hyperlink"/>
                  <w:rFonts w:cs="Arial"/>
                  <w:color w:val="auto"/>
                  <w:lang w:val="fr-FR"/>
                </w:rPr>
                <w:t>S1-250216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EA06B1" w14:textId="761073E8" w:rsidR="00DC5334" w:rsidRPr="00713D29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713D29">
              <w:rPr>
                <w:lang w:val="fr-FR"/>
              </w:rPr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0F85E6" w14:textId="069E148E" w:rsidR="00DC5334" w:rsidRPr="00713D29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713D29">
              <w:rPr>
                <w:lang w:val="fr-FR"/>
              </w:rPr>
              <w:t>Use case on sensing assisted AD and ADAS in adverse weather conditions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909AFB" w14:textId="7778BA42" w:rsidR="00DC5334" w:rsidRPr="00713D29" w:rsidRDefault="00713D29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13D29">
              <w:rPr>
                <w:rFonts w:eastAsia="Times New Roman" w:cs="Arial"/>
                <w:szCs w:val="18"/>
                <w:lang w:val="en-US" w:eastAsia="ar-SA"/>
              </w:rPr>
              <w:t>Revised to S1-250662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963B2A" w14:textId="77777777" w:rsidR="00DC5334" w:rsidRPr="00713D29" w:rsidRDefault="00DC5334" w:rsidP="00DC533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713D29" w:rsidRPr="002B5B90" w14:paraId="2C088305" w14:textId="77777777" w:rsidTr="00D570C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96DD70" w14:textId="16422056" w:rsidR="00713D29" w:rsidRPr="00471A2E" w:rsidRDefault="00713D29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1A2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B9F1D3" w14:textId="14AECEAE" w:rsidR="00713D29" w:rsidRPr="00471A2E" w:rsidRDefault="00713D29" w:rsidP="00DC5334">
            <w:pPr>
              <w:snapToGrid w:val="0"/>
              <w:spacing w:after="0" w:line="240" w:lineRule="auto"/>
            </w:pPr>
            <w:hyperlink r:id="rId48" w:history="1">
              <w:r w:rsidRPr="00471A2E">
                <w:rPr>
                  <w:rStyle w:val="Hyperlink"/>
                  <w:rFonts w:cs="Arial"/>
                  <w:color w:val="auto"/>
                </w:rPr>
                <w:t>S1-250662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7EE0D9" w14:textId="0824CB08" w:rsidR="00713D29" w:rsidRPr="00471A2E" w:rsidRDefault="00713D29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471A2E">
              <w:rPr>
                <w:lang w:val="fr-FR"/>
              </w:rPr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84E3B0" w14:textId="068D9EB8" w:rsidR="00713D29" w:rsidRPr="00471A2E" w:rsidRDefault="00713D29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471A2E">
              <w:rPr>
                <w:lang w:val="fr-FR"/>
              </w:rPr>
              <w:t>Use case on sensing assisted AD and ADAS in adverse weather conditions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1F9E58" w14:textId="1885DE65" w:rsidR="00713D29" w:rsidRPr="00471A2E" w:rsidRDefault="00471A2E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471A2E">
              <w:rPr>
                <w:rFonts w:eastAsia="Times New Roman" w:cs="Arial"/>
                <w:szCs w:val="18"/>
                <w:lang w:val="en-US" w:eastAsia="ar-SA"/>
              </w:rPr>
              <w:t>Revised to S1-250685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0A73C8" w14:textId="5D97159B" w:rsidR="00713D29" w:rsidRPr="00471A2E" w:rsidRDefault="00713D29" w:rsidP="00DC533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471A2E">
              <w:rPr>
                <w:rFonts w:eastAsia="Arial Unicode MS" w:cs="Arial"/>
                <w:szCs w:val="18"/>
                <w:lang w:val="en-US" w:eastAsia="ar-SA"/>
              </w:rPr>
              <w:t>Revision of S1-250216.</w:t>
            </w:r>
          </w:p>
        </w:tc>
      </w:tr>
      <w:tr w:rsidR="00471A2E" w:rsidRPr="002B5B90" w14:paraId="752AB414" w14:textId="77777777" w:rsidTr="00D570C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443D7" w14:textId="50A82CA4" w:rsidR="00471A2E" w:rsidRPr="00D570C7" w:rsidRDefault="00471A2E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570C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B8425" w14:textId="559F55A3" w:rsidR="00471A2E" w:rsidRPr="00D570C7" w:rsidRDefault="00471A2E" w:rsidP="00DC5334">
            <w:pPr>
              <w:snapToGrid w:val="0"/>
              <w:spacing w:after="0" w:line="240" w:lineRule="auto"/>
            </w:pPr>
            <w:hyperlink r:id="rId49" w:history="1">
              <w:r w:rsidRPr="00D570C7">
                <w:rPr>
                  <w:rStyle w:val="Hyperlink"/>
                  <w:rFonts w:cs="Arial"/>
                  <w:color w:val="auto"/>
                </w:rPr>
                <w:t>S1-250685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94EA5" w14:textId="20AF8A4B" w:rsidR="00471A2E" w:rsidRPr="00D570C7" w:rsidRDefault="00471A2E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D570C7">
              <w:rPr>
                <w:lang w:val="fr-FR"/>
              </w:rPr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AC332" w14:textId="09591700" w:rsidR="00471A2E" w:rsidRPr="00D570C7" w:rsidRDefault="00471A2E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D570C7">
              <w:rPr>
                <w:lang w:val="fr-FR"/>
              </w:rPr>
              <w:t>Use case on sensing assisted AD and ADAS in adverse weather conditions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F11EF" w14:textId="77777777" w:rsidR="00471A2E" w:rsidRPr="00D570C7" w:rsidRDefault="00471A2E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E9B04" w14:textId="4503D9C9" w:rsidR="00471A2E" w:rsidRPr="00D570C7" w:rsidRDefault="00471A2E" w:rsidP="00DC533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570C7">
              <w:rPr>
                <w:rFonts w:eastAsia="Arial Unicode MS" w:cs="Arial"/>
                <w:i/>
                <w:szCs w:val="18"/>
                <w:lang w:val="en-US" w:eastAsia="ar-SA"/>
              </w:rPr>
              <w:t>Revision of S1-250216.</w:t>
            </w:r>
          </w:p>
          <w:p w14:paraId="729FBD36" w14:textId="5EC56C0A" w:rsidR="00471A2E" w:rsidRPr="00D570C7" w:rsidRDefault="00471A2E" w:rsidP="00DC533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570C7">
              <w:rPr>
                <w:rFonts w:eastAsia="Arial Unicode MS" w:cs="Arial"/>
                <w:szCs w:val="18"/>
                <w:lang w:val="en-US" w:eastAsia="ar-SA"/>
              </w:rPr>
              <w:t>Revision of S1-250662.</w:t>
            </w:r>
          </w:p>
        </w:tc>
      </w:tr>
      <w:tr w:rsidR="00DC5334" w:rsidRPr="002B5B90" w14:paraId="1C4364CD" w14:textId="77777777" w:rsidTr="008311E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9B4B7F" w14:textId="36D9CE03" w:rsidR="00DC5334" w:rsidRPr="003978E1" w:rsidRDefault="00DC5334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978E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AC3CA0" w14:textId="47CED7C3" w:rsidR="00DC5334" w:rsidRPr="003978E1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hyperlink r:id="rId50" w:history="1">
              <w:r w:rsidRPr="003978E1">
                <w:rPr>
                  <w:rStyle w:val="Hyperlink"/>
                  <w:rFonts w:cs="Arial"/>
                  <w:color w:val="auto"/>
                  <w:lang w:val="fr-FR"/>
                </w:rPr>
                <w:t>S1-250242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9E98C5" w14:textId="678A2C5E" w:rsidR="00DC5334" w:rsidRPr="003978E1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3978E1">
              <w:rPr>
                <w:lang w:val="fr-FR"/>
              </w:rPr>
              <w:t xml:space="preserve">Xiaomi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57A4D0" w14:textId="79873F5C" w:rsidR="00DC5334" w:rsidRPr="003978E1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3978E1">
              <w:rPr>
                <w:lang w:val="fr-FR"/>
              </w:rPr>
              <w:t>Sensing task distribution to multiple devices of a synergy set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5ACB4E" w14:textId="27ABD75E" w:rsidR="00DC5334" w:rsidRPr="003978E1" w:rsidRDefault="003978E1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978E1">
              <w:rPr>
                <w:rFonts w:eastAsia="Times New Roman" w:cs="Arial"/>
                <w:szCs w:val="18"/>
                <w:lang w:val="en-US" w:eastAsia="ar-SA"/>
              </w:rPr>
              <w:t>Revised to S1-250663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364008" w14:textId="77777777" w:rsidR="00DC5334" w:rsidRPr="003978E1" w:rsidRDefault="00DC5334" w:rsidP="00DC533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3978E1" w:rsidRPr="002B5B90" w14:paraId="5E7DDDA3" w14:textId="77777777" w:rsidTr="008311E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4A112" w14:textId="2AF01851" w:rsidR="003978E1" w:rsidRPr="008311E9" w:rsidRDefault="003978E1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11E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3EC15" w14:textId="4E9E2748" w:rsidR="003978E1" w:rsidRPr="008311E9" w:rsidRDefault="003978E1" w:rsidP="00DC5334">
            <w:pPr>
              <w:snapToGrid w:val="0"/>
              <w:spacing w:after="0" w:line="240" w:lineRule="auto"/>
            </w:pPr>
            <w:hyperlink r:id="rId51" w:history="1">
              <w:r w:rsidRPr="008311E9">
                <w:rPr>
                  <w:rStyle w:val="Hyperlink"/>
                  <w:rFonts w:cs="Arial"/>
                  <w:color w:val="auto"/>
                </w:rPr>
                <w:t>S1-250663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4B27B" w14:textId="7F9B00B4" w:rsidR="003978E1" w:rsidRPr="008311E9" w:rsidRDefault="003978E1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8311E9">
              <w:rPr>
                <w:lang w:val="fr-FR"/>
              </w:rPr>
              <w:t xml:space="preserve">Xiaomi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FE2CA" w14:textId="7876F6E4" w:rsidR="003978E1" w:rsidRPr="008311E9" w:rsidRDefault="003978E1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8311E9">
              <w:rPr>
                <w:lang w:val="fr-FR"/>
              </w:rPr>
              <w:t>Sensing task distribution to multiple devices of a synergy set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C2B82" w14:textId="77777777" w:rsidR="003978E1" w:rsidRPr="008311E9" w:rsidRDefault="003978E1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E090C" w14:textId="1DAC8C9C" w:rsidR="003978E1" w:rsidRPr="008311E9" w:rsidRDefault="003978E1" w:rsidP="00DC533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8311E9">
              <w:rPr>
                <w:rFonts w:eastAsia="Arial Unicode MS" w:cs="Arial"/>
                <w:szCs w:val="18"/>
                <w:lang w:val="en-US" w:eastAsia="ar-SA"/>
              </w:rPr>
              <w:t>Revision of S1-250242.</w:t>
            </w:r>
          </w:p>
        </w:tc>
      </w:tr>
      <w:tr w:rsidR="00DC5334" w:rsidRPr="002B5B90" w14:paraId="08988E99" w14:textId="77777777" w:rsidTr="001D4D0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7EC38B" w14:textId="5CC118AA" w:rsidR="00DC5334" w:rsidRPr="0005527C" w:rsidRDefault="00DC5334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5527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2098BD" w14:textId="46D52013" w:rsidR="00DC5334" w:rsidRPr="0005527C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hyperlink r:id="rId52" w:history="1">
              <w:r w:rsidRPr="0005527C">
                <w:rPr>
                  <w:rStyle w:val="Hyperlink"/>
                  <w:rFonts w:cs="Arial"/>
                  <w:color w:val="auto"/>
                  <w:lang w:val="fr-FR"/>
                </w:rPr>
                <w:t>S1-250243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90846B" w14:textId="180BDC74" w:rsidR="00DC5334" w:rsidRPr="0005527C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05527C">
              <w:rPr>
                <w:lang w:val="fr-FR"/>
              </w:rPr>
              <w:t xml:space="preserve">Xiaomi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34DD27" w14:textId="549699F7" w:rsidR="00DC5334" w:rsidRPr="0005527C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05527C">
              <w:rPr>
                <w:lang w:val="fr-FR"/>
              </w:rPr>
              <w:t xml:space="preserve">update to UC High-resolution topographical maps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150AAA" w14:textId="2E5691AF" w:rsidR="00DC5334" w:rsidRPr="0005527C" w:rsidRDefault="0005527C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05527C">
              <w:rPr>
                <w:rFonts w:eastAsia="Times New Roman" w:cs="Arial"/>
                <w:szCs w:val="18"/>
                <w:lang w:val="en-US" w:eastAsia="ar-SA"/>
              </w:rPr>
              <w:t>Revised to S1-250664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47125E" w14:textId="77777777" w:rsidR="00DC5334" w:rsidRPr="0005527C" w:rsidRDefault="00DC5334" w:rsidP="00DC533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05527C" w:rsidRPr="002B5B90" w14:paraId="7B6D6B96" w14:textId="77777777" w:rsidTr="00D570C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E87A88" w14:textId="67599779" w:rsidR="0005527C" w:rsidRPr="001D4D06" w:rsidRDefault="0005527C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D4D0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B17903" w14:textId="6E0BB219" w:rsidR="0005527C" w:rsidRPr="001D4D06" w:rsidRDefault="0005527C" w:rsidP="00DC5334">
            <w:pPr>
              <w:snapToGrid w:val="0"/>
              <w:spacing w:after="0" w:line="240" w:lineRule="auto"/>
            </w:pPr>
            <w:hyperlink r:id="rId53" w:history="1">
              <w:r w:rsidRPr="001D4D06">
                <w:rPr>
                  <w:rStyle w:val="Hyperlink"/>
                  <w:rFonts w:cs="Arial"/>
                  <w:color w:val="auto"/>
                </w:rPr>
                <w:t>S1-250664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7C5E7B" w14:textId="410ED369" w:rsidR="0005527C" w:rsidRPr="001D4D06" w:rsidRDefault="0005527C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1D4D06">
              <w:rPr>
                <w:lang w:val="fr-FR"/>
              </w:rPr>
              <w:t xml:space="preserve">Xiaomi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4147DD" w14:textId="70D14380" w:rsidR="0005527C" w:rsidRPr="001D4D06" w:rsidRDefault="0005527C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1D4D06">
              <w:rPr>
                <w:lang w:val="fr-FR"/>
              </w:rPr>
              <w:t xml:space="preserve">update to UC High-resolution topographical maps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6E9F15" w14:textId="54F4DE70" w:rsidR="0005527C" w:rsidRPr="001D4D06" w:rsidRDefault="001D4D06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1D4D06">
              <w:rPr>
                <w:rFonts w:eastAsia="Times New Roman" w:cs="Arial"/>
                <w:szCs w:val="18"/>
                <w:lang w:val="en-US" w:eastAsia="ar-SA"/>
              </w:rPr>
              <w:t>Revised to S1-250687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D9D280" w14:textId="2FC559B2" w:rsidR="0005527C" w:rsidRPr="001D4D06" w:rsidRDefault="0005527C" w:rsidP="00DC533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1D4D06">
              <w:rPr>
                <w:rFonts w:eastAsia="Arial Unicode MS" w:cs="Arial"/>
                <w:szCs w:val="18"/>
                <w:lang w:val="en-US" w:eastAsia="ar-SA"/>
              </w:rPr>
              <w:t>Revision of S1-250243.</w:t>
            </w:r>
          </w:p>
        </w:tc>
      </w:tr>
      <w:tr w:rsidR="001D4D06" w:rsidRPr="002B5B90" w14:paraId="07178F2D" w14:textId="77777777" w:rsidTr="00D570C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4D58D" w14:textId="4FB6B220" w:rsidR="001D4D06" w:rsidRPr="00D570C7" w:rsidRDefault="001D4D06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570C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12702" w14:textId="0F9A1908" w:rsidR="001D4D06" w:rsidRPr="00D570C7" w:rsidRDefault="001D4D06" w:rsidP="00DC5334">
            <w:pPr>
              <w:snapToGrid w:val="0"/>
              <w:spacing w:after="0" w:line="240" w:lineRule="auto"/>
            </w:pPr>
            <w:hyperlink r:id="rId54" w:history="1">
              <w:r w:rsidRPr="00D570C7">
                <w:rPr>
                  <w:rStyle w:val="Hyperlink"/>
                  <w:rFonts w:cs="Arial"/>
                  <w:color w:val="auto"/>
                </w:rPr>
                <w:t>S1-250687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27F0B" w14:textId="7DE0841E" w:rsidR="001D4D06" w:rsidRPr="00D570C7" w:rsidRDefault="001D4D06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D570C7">
              <w:rPr>
                <w:lang w:val="fr-FR"/>
              </w:rPr>
              <w:t xml:space="preserve">Xiaomi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0D663" w14:textId="29397C52" w:rsidR="001D4D06" w:rsidRPr="00D570C7" w:rsidRDefault="001D4D06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D570C7">
              <w:rPr>
                <w:lang w:val="fr-FR"/>
              </w:rPr>
              <w:t xml:space="preserve">update to UC High-resolution topographical maps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D6483" w14:textId="77777777" w:rsidR="001D4D06" w:rsidRPr="00D570C7" w:rsidRDefault="001D4D06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D4B5C" w14:textId="3466758D" w:rsidR="001D4D06" w:rsidRPr="00D570C7" w:rsidRDefault="001D4D06" w:rsidP="00DC533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570C7">
              <w:rPr>
                <w:rFonts w:eastAsia="Arial Unicode MS" w:cs="Arial"/>
                <w:i/>
                <w:szCs w:val="18"/>
                <w:lang w:val="en-US" w:eastAsia="ar-SA"/>
              </w:rPr>
              <w:t>Revision of S1-250243.</w:t>
            </w:r>
          </w:p>
          <w:p w14:paraId="4025D98B" w14:textId="2EDC455A" w:rsidR="001D4D06" w:rsidRPr="00D570C7" w:rsidRDefault="001D4D06" w:rsidP="00DC533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570C7">
              <w:rPr>
                <w:rFonts w:eastAsia="Arial Unicode MS" w:cs="Arial"/>
                <w:szCs w:val="18"/>
                <w:lang w:val="en-US" w:eastAsia="ar-SA"/>
              </w:rPr>
              <w:t>Revision of S1-250664.</w:t>
            </w:r>
          </w:p>
        </w:tc>
      </w:tr>
      <w:tr w:rsidR="00DC5334" w:rsidRPr="002B5B90" w14:paraId="37978453" w14:textId="77777777" w:rsidTr="00B13EF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A32D2A" w14:textId="76DC07D9" w:rsidR="00DC5334" w:rsidRPr="00C34331" w:rsidRDefault="00DC5334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3433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089D32" w14:textId="4C8A41B1" w:rsidR="00DC5334" w:rsidRPr="00C34331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hyperlink r:id="rId55" w:history="1">
              <w:r w:rsidRPr="00C34331">
                <w:rPr>
                  <w:rStyle w:val="Hyperlink"/>
                  <w:rFonts w:cs="Arial"/>
                  <w:color w:val="auto"/>
                  <w:lang w:val="fr-FR"/>
                </w:rPr>
                <w:t>S1-250257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834115" w14:textId="36D6A016" w:rsidR="00DC5334" w:rsidRPr="00C34331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C34331">
              <w:rPr>
                <w:lang w:val="fr-FR"/>
              </w:rPr>
              <w:t>InterDigital, 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64AC21" w14:textId="309D8826" w:rsidR="00DC5334" w:rsidRPr="00C34331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C34331">
              <w:rPr>
                <w:lang w:val="fr-FR"/>
              </w:rPr>
              <w:t>Collaborative robots using digital twinning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2C3E3D" w14:textId="5F24C7C8" w:rsidR="00DC5334" w:rsidRPr="00C34331" w:rsidRDefault="00C34331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34331">
              <w:rPr>
                <w:rFonts w:eastAsia="Times New Roman" w:cs="Arial"/>
                <w:szCs w:val="18"/>
                <w:lang w:val="de-DE" w:eastAsia="ar-SA"/>
              </w:rPr>
              <w:t>Revised to S1-250324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5C723E" w14:textId="77777777" w:rsidR="00DC5334" w:rsidRPr="00C34331" w:rsidRDefault="00DC5334" w:rsidP="00DC533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C34331" w:rsidRPr="002B5B90" w14:paraId="483C7723" w14:textId="77777777" w:rsidTr="0000437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3397E6" w14:textId="7143A513" w:rsidR="00C34331" w:rsidRPr="00B13EF6" w:rsidRDefault="00C34331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13EF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573EE7" w14:textId="58D2F6AD" w:rsidR="00C34331" w:rsidRPr="00B13EF6" w:rsidRDefault="00C34331" w:rsidP="00DC5334">
            <w:pPr>
              <w:snapToGrid w:val="0"/>
              <w:spacing w:after="0" w:line="240" w:lineRule="auto"/>
            </w:pPr>
            <w:hyperlink r:id="rId56" w:history="1">
              <w:r w:rsidRPr="00B13EF6">
                <w:rPr>
                  <w:rStyle w:val="Hyperlink"/>
                  <w:rFonts w:cs="Arial"/>
                  <w:color w:val="auto"/>
                </w:rPr>
                <w:t>S1-250324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14F092" w14:textId="45935502" w:rsidR="00C34331" w:rsidRPr="00B13EF6" w:rsidRDefault="00C34331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B13EF6">
              <w:rPr>
                <w:lang w:val="fr-FR"/>
              </w:rPr>
              <w:t>InterDigital, 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5DE3E9" w14:textId="4030F9DB" w:rsidR="00C34331" w:rsidRPr="00B13EF6" w:rsidRDefault="00C34331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B13EF6">
              <w:rPr>
                <w:lang w:val="fr-FR"/>
              </w:rPr>
              <w:t>Collaborative robots using digital twinning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FD3770" w14:textId="27E8A76C" w:rsidR="00C34331" w:rsidRPr="00B13EF6" w:rsidRDefault="00B13EF6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13EF6">
              <w:rPr>
                <w:rFonts w:eastAsia="Times New Roman" w:cs="Arial"/>
                <w:szCs w:val="18"/>
                <w:lang w:val="en-US" w:eastAsia="ar-SA"/>
              </w:rPr>
              <w:t>Revised to S1-250665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449CB4" w14:textId="52B35A12" w:rsidR="00C34331" w:rsidRPr="00B13EF6" w:rsidRDefault="00C34331" w:rsidP="00DC533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B13EF6">
              <w:rPr>
                <w:rFonts w:eastAsia="Arial Unicode MS" w:cs="Arial"/>
                <w:szCs w:val="18"/>
                <w:lang w:val="de-DE" w:eastAsia="ar-SA"/>
              </w:rPr>
              <w:t>Revision of S1-250257.</w:t>
            </w:r>
          </w:p>
        </w:tc>
      </w:tr>
      <w:tr w:rsidR="00B13EF6" w:rsidRPr="002B5B90" w14:paraId="070DF9D0" w14:textId="77777777" w:rsidTr="00D570C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3A45EA" w14:textId="131C9C3C" w:rsidR="00B13EF6" w:rsidRPr="00004375" w:rsidRDefault="00B13EF6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0437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99030B" w14:textId="6EF89251" w:rsidR="00B13EF6" w:rsidRPr="00004375" w:rsidRDefault="00B13EF6" w:rsidP="00DC5334">
            <w:pPr>
              <w:snapToGrid w:val="0"/>
              <w:spacing w:after="0" w:line="240" w:lineRule="auto"/>
            </w:pPr>
            <w:hyperlink r:id="rId57" w:history="1">
              <w:r w:rsidRPr="00004375">
                <w:rPr>
                  <w:rStyle w:val="Hyperlink"/>
                  <w:rFonts w:cs="Arial"/>
                  <w:color w:val="auto"/>
                </w:rPr>
                <w:t>S1-250665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167916" w14:textId="21A8F57E" w:rsidR="00B13EF6" w:rsidRPr="00004375" w:rsidRDefault="00B13EF6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004375">
              <w:rPr>
                <w:lang w:val="fr-FR"/>
              </w:rPr>
              <w:t>InterDigital, 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3034C3" w14:textId="69DEABD4" w:rsidR="00B13EF6" w:rsidRPr="00004375" w:rsidRDefault="00B13EF6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004375">
              <w:rPr>
                <w:lang w:val="fr-FR"/>
              </w:rPr>
              <w:t>Collaborative robots using digital twinning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64C262" w14:textId="2EA4DFEB" w:rsidR="00B13EF6" w:rsidRPr="00004375" w:rsidRDefault="00004375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004375">
              <w:rPr>
                <w:rFonts w:eastAsia="Times New Roman" w:cs="Arial"/>
                <w:szCs w:val="18"/>
                <w:lang w:val="en-US" w:eastAsia="ar-SA"/>
              </w:rPr>
              <w:t>Revised to S1-250690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937B98" w14:textId="78DD487D" w:rsidR="00B13EF6" w:rsidRPr="00004375" w:rsidRDefault="00B13EF6" w:rsidP="00DC533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004375">
              <w:rPr>
                <w:rFonts w:eastAsia="Arial Unicode MS" w:cs="Arial"/>
                <w:i/>
                <w:szCs w:val="18"/>
                <w:lang w:val="en-US" w:eastAsia="ar-SA"/>
              </w:rPr>
              <w:t>Revision of S1-250257.</w:t>
            </w:r>
          </w:p>
          <w:p w14:paraId="6E81DD26" w14:textId="4BA25B40" w:rsidR="00B13EF6" w:rsidRPr="00004375" w:rsidRDefault="00B13EF6" w:rsidP="00DC533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004375">
              <w:rPr>
                <w:rFonts w:eastAsia="Arial Unicode MS" w:cs="Arial"/>
                <w:szCs w:val="18"/>
                <w:lang w:val="en-US" w:eastAsia="ar-SA"/>
              </w:rPr>
              <w:t>Revision of S1-250324.</w:t>
            </w:r>
          </w:p>
        </w:tc>
      </w:tr>
      <w:tr w:rsidR="00004375" w:rsidRPr="002B5B90" w14:paraId="03E16BD8" w14:textId="77777777" w:rsidTr="00D570C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12A39" w14:textId="4313B926" w:rsidR="00004375" w:rsidRPr="00D570C7" w:rsidRDefault="00004375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570C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DAD5E" w14:textId="2D508CB9" w:rsidR="00004375" w:rsidRPr="00D570C7" w:rsidRDefault="00004375" w:rsidP="00DC5334">
            <w:pPr>
              <w:snapToGrid w:val="0"/>
              <w:spacing w:after="0" w:line="240" w:lineRule="auto"/>
            </w:pPr>
            <w:hyperlink r:id="rId58" w:history="1">
              <w:r w:rsidRPr="00D570C7">
                <w:rPr>
                  <w:rStyle w:val="Hyperlink"/>
                  <w:rFonts w:cs="Arial"/>
                  <w:color w:val="auto"/>
                </w:rPr>
                <w:t>S1-250690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0AEEB" w14:textId="75800333" w:rsidR="00004375" w:rsidRPr="00D570C7" w:rsidRDefault="00004375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D570C7">
              <w:rPr>
                <w:lang w:val="fr-FR"/>
              </w:rPr>
              <w:t>InterDigital, 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31097" w14:textId="4B07ABFF" w:rsidR="00004375" w:rsidRPr="00D570C7" w:rsidRDefault="00004375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D570C7">
              <w:rPr>
                <w:lang w:val="fr-FR"/>
              </w:rPr>
              <w:t>Collaborative robots using digital twinning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03291" w14:textId="77777777" w:rsidR="00004375" w:rsidRPr="00D570C7" w:rsidRDefault="00004375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1F36E" w14:textId="77777777" w:rsidR="00004375" w:rsidRPr="00D570C7" w:rsidRDefault="00004375" w:rsidP="00004375">
            <w:pPr>
              <w:spacing w:after="0" w:line="240" w:lineRule="auto"/>
              <w:rPr>
                <w:rFonts w:eastAsia="Arial Unicode MS" w:cs="Arial"/>
                <w:i/>
                <w:szCs w:val="18"/>
                <w:lang w:val="en-US" w:eastAsia="ar-SA"/>
              </w:rPr>
            </w:pPr>
            <w:r w:rsidRPr="00D570C7">
              <w:rPr>
                <w:rFonts w:eastAsia="Arial Unicode MS" w:cs="Arial"/>
                <w:i/>
                <w:szCs w:val="18"/>
                <w:lang w:val="en-US" w:eastAsia="ar-SA"/>
              </w:rPr>
              <w:t>Revision of S1-250257.</w:t>
            </w:r>
          </w:p>
          <w:p w14:paraId="6FF789BE" w14:textId="26649490" w:rsidR="00004375" w:rsidRPr="00D570C7" w:rsidRDefault="00004375" w:rsidP="0000437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570C7">
              <w:rPr>
                <w:rFonts w:eastAsia="Arial Unicode MS" w:cs="Arial"/>
                <w:i/>
                <w:szCs w:val="18"/>
                <w:lang w:val="en-US" w:eastAsia="ar-SA"/>
              </w:rPr>
              <w:t>Revision of S1-250324.</w:t>
            </w:r>
          </w:p>
          <w:p w14:paraId="2BD0C9FB" w14:textId="66B2AF2F" w:rsidR="00004375" w:rsidRPr="00D570C7" w:rsidRDefault="00004375" w:rsidP="00DC533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570C7">
              <w:rPr>
                <w:rFonts w:eastAsia="Arial Unicode MS" w:cs="Arial"/>
                <w:szCs w:val="18"/>
                <w:lang w:val="en-US" w:eastAsia="ar-SA"/>
              </w:rPr>
              <w:t>Revision of S1-250665.</w:t>
            </w:r>
          </w:p>
        </w:tc>
      </w:tr>
      <w:tr w:rsidR="00C34331" w:rsidRPr="002B5B90" w14:paraId="61489F55" w14:textId="77777777" w:rsidTr="00B13EF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8EEC67" w14:textId="77777777" w:rsidR="00C34331" w:rsidRPr="00C34331" w:rsidRDefault="00C34331" w:rsidP="00DB4E5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3433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100914" w14:textId="354BD1D7" w:rsidR="00C34331" w:rsidRPr="00C34331" w:rsidRDefault="00C34331" w:rsidP="00DB4E52">
            <w:pPr>
              <w:snapToGrid w:val="0"/>
              <w:spacing w:after="0" w:line="240" w:lineRule="auto"/>
            </w:pPr>
            <w:hyperlink r:id="rId59" w:history="1">
              <w:r w:rsidRPr="00C34331">
                <w:rPr>
                  <w:rStyle w:val="Hyperlink"/>
                  <w:rFonts w:cs="Arial"/>
                  <w:color w:val="auto"/>
                </w:rPr>
                <w:t>S1-250295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39200D" w14:textId="77777777" w:rsidR="00C34331" w:rsidRPr="00C34331" w:rsidRDefault="00C34331" w:rsidP="00DB4E52">
            <w:pPr>
              <w:snapToGrid w:val="0"/>
              <w:spacing w:after="0" w:line="240" w:lineRule="auto"/>
            </w:pPr>
            <w:r w:rsidRPr="00C34331">
              <w:t>InterDigital, 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8F801F" w14:textId="77777777" w:rsidR="00C34331" w:rsidRPr="00C34331" w:rsidRDefault="00C34331" w:rsidP="00DB4E52">
            <w:pPr>
              <w:snapToGrid w:val="0"/>
              <w:spacing w:after="0" w:line="240" w:lineRule="auto"/>
            </w:pPr>
            <w:r w:rsidRPr="00C34331">
              <w:t>Pseudo-CR on ISAC general clause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32E03B" w14:textId="4A13DA2C" w:rsidR="00C34331" w:rsidRPr="00C34331" w:rsidRDefault="00C34331" w:rsidP="00DB4E5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Merged into </w:t>
            </w:r>
            <w:r w:rsidRPr="00C34331">
              <w:rPr>
                <w:rFonts w:eastAsia="Times New Roman" w:cs="Arial"/>
                <w:szCs w:val="18"/>
                <w:lang w:val="de-DE" w:eastAsia="ar-SA"/>
              </w:rPr>
              <w:t>S1-250324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D10F67" w14:textId="77777777" w:rsidR="00C34331" w:rsidRPr="00C34331" w:rsidRDefault="00C34331" w:rsidP="00DB4E5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34331">
              <w:rPr>
                <w:rFonts w:eastAsia="Arial Unicode MS" w:cs="Arial"/>
                <w:szCs w:val="18"/>
                <w:lang w:eastAsia="ar-SA"/>
              </w:rPr>
              <w:t>Moved from 3</w:t>
            </w:r>
          </w:p>
        </w:tc>
      </w:tr>
      <w:tr w:rsidR="00DC5334" w:rsidRPr="002B5B90" w14:paraId="77990A56" w14:textId="77777777" w:rsidTr="00B738C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BC28C9" w14:textId="722604B8" w:rsidR="00DC5334" w:rsidRPr="00B13EF6" w:rsidRDefault="00DC5334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13EF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758F8C" w14:textId="6CC665BA" w:rsidR="00DC5334" w:rsidRPr="00B13EF6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hyperlink r:id="rId60" w:history="1">
              <w:r w:rsidRPr="00B13EF6">
                <w:rPr>
                  <w:rStyle w:val="Hyperlink"/>
                  <w:rFonts w:cs="Arial"/>
                  <w:color w:val="auto"/>
                  <w:lang w:val="fr-FR"/>
                </w:rPr>
                <w:t>S1-250265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10B03F" w14:textId="62C840CF" w:rsidR="00DC5334" w:rsidRPr="00B13EF6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B13EF6">
              <w:rPr>
                <w:lang w:val="fr-FR"/>
              </w:rPr>
              <w:t xml:space="preserve">Ericsson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46382E" w14:textId="267CF778" w:rsidR="00DC5334" w:rsidRPr="00B13EF6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B13EF6">
              <w:rPr>
                <w:lang w:val="fr-FR"/>
              </w:rPr>
              <w:t>Network assisted 3D-mobility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E607A4" w14:textId="6AE5B035" w:rsidR="00DC5334" w:rsidRPr="00B13EF6" w:rsidRDefault="00B13EF6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B13EF6">
              <w:rPr>
                <w:rFonts w:eastAsia="Times New Roman" w:cs="Arial"/>
                <w:szCs w:val="18"/>
                <w:lang w:val="de-DE" w:eastAsia="ar-SA"/>
              </w:rPr>
              <w:t>Revised to S1-250666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BFEAA1" w14:textId="77777777" w:rsidR="00DC5334" w:rsidRPr="00B13EF6" w:rsidRDefault="00DC5334" w:rsidP="00DC533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B13EF6" w:rsidRPr="002B5B90" w14:paraId="3909D94D" w14:textId="77777777" w:rsidTr="00D570C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4AADEB" w14:textId="5664812C" w:rsidR="00B13EF6" w:rsidRPr="00B738C8" w:rsidRDefault="00B13EF6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38C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FEE5CA" w14:textId="46DAE2F9" w:rsidR="00B13EF6" w:rsidRPr="00B738C8" w:rsidRDefault="00B13EF6" w:rsidP="00DC5334">
            <w:pPr>
              <w:snapToGrid w:val="0"/>
              <w:spacing w:after="0" w:line="240" w:lineRule="auto"/>
            </w:pPr>
            <w:hyperlink r:id="rId61" w:history="1">
              <w:r w:rsidRPr="00B738C8">
                <w:rPr>
                  <w:rStyle w:val="Hyperlink"/>
                  <w:rFonts w:cs="Arial"/>
                  <w:color w:val="auto"/>
                </w:rPr>
                <w:t>S1-250666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C252EB" w14:textId="02C4E21D" w:rsidR="00B13EF6" w:rsidRPr="00B738C8" w:rsidRDefault="00B13EF6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B738C8">
              <w:rPr>
                <w:lang w:val="fr-FR"/>
              </w:rPr>
              <w:t xml:space="preserve">Ericsson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F3E7B9" w14:textId="56233020" w:rsidR="00B13EF6" w:rsidRPr="00B738C8" w:rsidRDefault="00B13EF6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B738C8">
              <w:rPr>
                <w:lang w:val="fr-FR"/>
              </w:rPr>
              <w:t>Network assisted 3D-mobility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0D82D8" w14:textId="79A43175" w:rsidR="00B13EF6" w:rsidRPr="00B738C8" w:rsidRDefault="00B738C8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B738C8">
              <w:rPr>
                <w:rFonts w:eastAsia="Times New Roman" w:cs="Arial"/>
                <w:szCs w:val="18"/>
                <w:lang w:val="de-DE" w:eastAsia="ar-SA"/>
              </w:rPr>
              <w:t>Revised to S1-250688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615BC1" w14:textId="49E21ED0" w:rsidR="00B13EF6" w:rsidRPr="00B738C8" w:rsidRDefault="00B13EF6" w:rsidP="00DC533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B738C8">
              <w:rPr>
                <w:rFonts w:eastAsia="Arial Unicode MS" w:cs="Arial"/>
                <w:szCs w:val="18"/>
                <w:lang w:val="de-DE" w:eastAsia="ar-SA"/>
              </w:rPr>
              <w:t>Revision of S1-250265.</w:t>
            </w:r>
          </w:p>
        </w:tc>
      </w:tr>
      <w:tr w:rsidR="00B738C8" w:rsidRPr="002B5B90" w14:paraId="5A571D7C" w14:textId="77777777" w:rsidTr="00D570C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4335E" w14:textId="3098F593" w:rsidR="00B738C8" w:rsidRPr="00D570C7" w:rsidRDefault="00B738C8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570C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38707" w14:textId="243FDD5B" w:rsidR="00B738C8" w:rsidRPr="00D570C7" w:rsidRDefault="00B738C8" w:rsidP="00DC5334">
            <w:pPr>
              <w:snapToGrid w:val="0"/>
              <w:spacing w:after="0" w:line="240" w:lineRule="auto"/>
            </w:pPr>
            <w:hyperlink r:id="rId62" w:history="1">
              <w:r w:rsidRPr="00D570C7">
                <w:rPr>
                  <w:rStyle w:val="Hyperlink"/>
                  <w:rFonts w:cs="Arial"/>
                  <w:color w:val="auto"/>
                </w:rPr>
                <w:t>S1-250688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FD4E9" w14:textId="05FE0020" w:rsidR="00B738C8" w:rsidRPr="00D570C7" w:rsidRDefault="00B738C8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D570C7">
              <w:rPr>
                <w:lang w:val="fr-FR"/>
              </w:rPr>
              <w:t xml:space="preserve">Ericsson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7BF6A" w14:textId="7C5789AA" w:rsidR="00B738C8" w:rsidRPr="00D570C7" w:rsidRDefault="00B738C8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D570C7">
              <w:rPr>
                <w:lang w:val="fr-FR"/>
              </w:rPr>
              <w:t>Network assisted 3D-mobility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73E5E" w14:textId="77777777" w:rsidR="00B738C8" w:rsidRPr="00D570C7" w:rsidRDefault="00B738C8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DD9F3" w14:textId="23BEE0CE" w:rsidR="00B738C8" w:rsidRPr="00D570C7" w:rsidRDefault="00B738C8" w:rsidP="00DC533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570C7">
              <w:rPr>
                <w:rFonts w:eastAsia="Arial Unicode MS" w:cs="Arial"/>
                <w:i/>
                <w:szCs w:val="18"/>
                <w:lang w:val="en-US" w:eastAsia="ar-SA"/>
              </w:rPr>
              <w:t>Revision of S1-250265.</w:t>
            </w:r>
          </w:p>
          <w:p w14:paraId="29707577" w14:textId="7711E011" w:rsidR="00B738C8" w:rsidRPr="00D570C7" w:rsidRDefault="00B738C8" w:rsidP="00DC533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570C7">
              <w:rPr>
                <w:rFonts w:eastAsia="Arial Unicode MS" w:cs="Arial"/>
                <w:szCs w:val="18"/>
                <w:lang w:val="en-US" w:eastAsia="ar-SA"/>
              </w:rPr>
              <w:t>Revision of S1-250666.</w:t>
            </w:r>
          </w:p>
        </w:tc>
      </w:tr>
      <w:tr w:rsidR="00DC5334" w:rsidRPr="002B5B90" w14:paraId="50F21FE7" w14:textId="77777777" w:rsidTr="0040698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31A845" w14:textId="7EDD2506" w:rsidR="00DC5334" w:rsidRPr="00CE577C" w:rsidRDefault="00DC5334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E577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11067A" w14:textId="56AFF12E" w:rsidR="00DC5334" w:rsidRPr="00CE577C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hyperlink r:id="rId63" w:history="1">
              <w:r w:rsidRPr="00CE577C">
                <w:rPr>
                  <w:rStyle w:val="Hyperlink"/>
                  <w:rFonts w:cs="Arial"/>
                  <w:color w:val="auto"/>
                  <w:lang w:val="fr-FR"/>
                </w:rPr>
                <w:t>S1-250310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3264FE" w14:textId="683B032C" w:rsidR="00DC5334" w:rsidRPr="00CE577C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CE577C">
              <w:rPr>
                <w:lang w:val="fr-FR"/>
              </w:rPr>
              <w:t>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59229D" w14:textId="6A29E029" w:rsidR="00DC5334" w:rsidRPr="00CE577C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CE577C">
              <w:rPr>
                <w:lang w:val="fr-FR"/>
              </w:rPr>
              <w:t>New use case on Safe &amp; Economic UAV Transport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91BFAB" w14:textId="7B2867DA" w:rsidR="00DC5334" w:rsidRPr="00CE577C" w:rsidRDefault="00CE577C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CE577C">
              <w:rPr>
                <w:rFonts w:eastAsia="Times New Roman" w:cs="Arial"/>
                <w:szCs w:val="18"/>
                <w:lang w:val="en-US" w:eastAsia="ar-SA"/>
              </w:rPr>
              <w:t>Revised to S1-250374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72ECC6" w14:textId="77777777" w:rsidR="00DC5334" w:rsidRPr="00CE577C" w:rsidRDefault="00DC5334" w:rsidP="00DC533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E577C" w:rsidRPr="002B5B90" w14:paraId="4AF733C6" w14:textId="77777777" w:rsidTr="0000437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C62911" w14:textId="0BD75E94" w:rsidR="00CE577C" w:rsidRPr="00406981" w:rsidRDefault="00CE577C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698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2262D8" w14:textId="3141B761" w:rsidR="00CE577C" w:rsidRPr="00406981" w:rsidRDefault="00CE577C" w:rsidP="00DC5334">
            <w:pPr>
              <w:snapToGrid w:val="0"/>
              <w:spacing w:after="0" w:line="240" w:lineRule="auto"/>
            </w:pPr>
            <w:hyperlink r:id="rId64" w:history="1">
              <w:r w:rsidRPr="00406981">
                <w:rPr>
                  <w:rStyle w:val="Hyperlink"/>
                  <w:rFonts w:cs="Arial"/>
                  <w:color w:val="auto"/>
                </w:rPr>
                <w:t>S1-250374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36C100" w14:textId="313E7F95" w:rsidR="00CE577C" w:rsidRPr="00406981" w:rsidRDefault="00CE577C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406981">
              <w:rPr>
                <w:lang w:val="fr-FR"/>
              </w:rPr>
              <w:t>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96F03E" w14:textId="45B13CE3" w:rsidR="00CE577C" w:rsidRPr="00406981" w:rsidRDefault="00CE577C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406981">
              <w:rPr>
                <w:lang w:val="fr-FR"/>
              </w:rPr>
              <w:t>New use case on Safe &amp; Economic UAV Transport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8B7328" w14:textId="4A16A833" w:rsidR="00CE577C" w:rsidRPr="00406981" w:rsidRDefault="00406981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406981">
              <w:rPr>
                <w:rFonts w:eastAsia="Times New Roman" w:cs="Arial"/>
                <w:szCs w:val="18"/>
                <w:lang w:val="en-US" w:eastAsia="ar-SA"/>
              </w:rPr>
              <w:t>Revised to S1-250667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CDB075" w14:textId="088A0069" w:rsidR="00CE577C" w:rsidRPr="00406981" w:rsidRDefault="00CE577C" w:rsidP="00DC533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406981">
              <w:rPr>
                <w:rFonts w:eastAsia="Arial Unicode MS" w:cs="Arial"/>
                <w:szCs w:val="18"/>
                <w:lang w:val="en-US" w:eastAsia="ar-SA"/>
              </w:rPr>
              <w:t>Revision of S1-250310.</w:t>
            </w:r>
          </w:p>
        </w:tc>
      </w:tr>
      <w:tr w:rsidR="00406981" w:rsidRPr="002B5B90" w14:paraId="6AF97EEC" w14:textId="77777777" w:rsidTr="00D570C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CC3019" w14:textId="1EA99185" w:rsidR="00406981" w:rsidRPr="00004375" w:rsidRDefault="00406981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0437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5E35E0" w14:textId="6212360B" w:rsidR="00406981" w:rsidRPr="00004375" w:rsidRDefault="00406981" w:rsidP="00DC5334">
            <w:pPr>
              <w:snapToGrid w:val="0"/>
              <w:spacing w:after="0" w:line="240" w:lineRule="auto"/>
            </w:pPr>
            <w:hyperlink r:id="rId65" w:history="1">
              <w:r w:rsidRPr="00004375">
                <w:rPr>
                  <w:rStyle w:val="Hyperlink"/>
                  <w:rFonts w:cs="Arial"/>
                  <w:color w:val="auto"/>
                </w:rPr>
                <w:t>S1-250667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45C9E4" w14:textId="5AA009C3" w:rsidR="00406981" w:rsidRPr="00004375" w:rsidRDefault="00406981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004375">
              <w:rPr>
                <w:lang w:val="fr-FR"/>
              </w:rPr>
              <w:t>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5ED884" w14:textId="48A3647E" w:rsidR="00406981" w:rsidRPr="00004375" w:rsidRDefault="00406981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004375">
              <w:rPr>
                <w:lang w:val="fr-FR"/>
              </w:rPr>
              <w:t>New use case on Safe &amp; Economic UAV Transport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A50BA1" w14:textId="63C2E6BA" w:rsidR="00406981" w:rsidRPr="00004375" w:rsidRDefault="00004375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004375">
              <w:rPr>
                <w:rFonts w:eastAsia="Times New Roman" w:cs="Arial"/>
                <w:szCs w:val="18"/>
                <w:lang w:val="en-US" w:eastAsia="ar-SA"/>
              </w:rPr>
              <w:t>Revised to S1-250689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D613FE" w14:textId="3DBE7ED6" w:rsidR="00406981" w:rsidRPr="00004375" w:rsidRDefault="00406981" w:rsidP="00DC533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004375">
              <w:rPr>
                <w:rFonts w:eastAsia="Arial Unicode MS" w:cs="Arial"/>
                <w:i/>
                <w:szCs w:val="18"/>
                <w:lang w:val="en-US" w:eastAsia="ar-SA"/>
              </w:rPr>
              <w:t>Revision of S1-250310.</w:t>
            </w:r>
          </w:p>
          <w:p w14:paraId="0ABC0ADD" w14:textId="6A4060FF" w:rsidR="00406981" w:rsidRPr="00004375" w:rsidRDefault="00406981" w:rsidP="00DC533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004375">
              <w:rPr>
                <w:rFonts w:eastAsia="Arial Unicode MS" w:cs="Arial"/>
                <w:szCs w:val="18"/>
                <w:lang w:val="en-US" w:eastAsia="ar-SA"/>
              </w:rPr>
              <w:t>Revision of S1-250374.</w:t>
            </w:r>
          </w:p>
        </w:tc>
      </w:tr>
      <w:tr w:rsidR="00004375" w:rsidRPr="002B5B90" w14:paraId="1A238FD5" w14:textId="77777777" w:rsidTr="00D570C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ED4E6" w14:textId="7973A4EE" w:rsidR="00004375" w:rsidRPr="00D570C7" w:rsidRDefault="00004375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570C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A4C54" w14:textId="337691BD" w:rsidR="00004375" w:rsidRPr="00D570C7" w:rsidRDefault="00004375" w:rsidP="00DC5334">
            <w:pPr>
              <w:snapToGrid w:val="0"/>
              <w:spacing w:after="0" w:line="240" w:lineRule="auto"/>
            </w:pPr>
            <w:hyperlink r:id="rId66" w:history="1">
              <w:r w:rsidRPr="00D570C7">
                <w:rPr>
                  <w:rStyle w:val="Hyperlink"/>
                  <w:rFonts w:cs="Arial"/>
                  <w:color w:val="auto"/>
                </w:rPr>
                <w:t>S1-250689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F0502" w14:textId="12EA9E00" w:rsidR="00004375" w:rsidRPr="00D570C7" w:rsidRDefault="00004375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D570C7">
              <w:rPr>
                <w:lang w:val="fr-FR"/>
              </w:rPr>
              <w:t>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01D68" w14:textId="4DBC1368" w:rsidR="00004375" w:rsidRPr="00D570C7" w:rsidRDefault="00004375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D570C7">
              <w:rPr>
                <w:lang w:val="fr-FR"/>
              </w:rPr>
              <w:t>New use case on Safe &amp; Economic UAV Transport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4E60A" w14:textId="77777777" w:rsidR="00004375" w:rsidRPr="00D570C7" w:rsidRDefault="00004375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11CBF" w14:textId="77777777" w:rsidR="00004375" w:rsidRPr="00D570C7" w:rsidRDefault="00004375" w:rsidP="00004375">
            <w:pPr>
              <w:spacing w:after="0" w:line="240" w:lineRule="auto"/>
              <w:rPr>
                <w:rFonts w:eastAsia="Arial Unicode MS" w:cs="Arial"/>
                <w:i/>
                <w:szCs w:val="18"/>
                <w:lang w:val="en-US" w:eastAsia="ar-SA"/>
              </w:rPr>
            </w:pPr>
            <w:r w:rsidRPr="00D570C7">
              <w:rPr>
                <w:rFonts w:eastAsia="Arial Unicode MS" w:cs="Arial"/>
                <w:i/>
                <w:szCs w:val="18"/>
                <w:lang w:val="en-US" w:eastAsia="ar-SA"/>
              </w:rPr>
              <w:t>Revision of S1-250310.</w:t>
            </w:r>
          </w:p>
          <w:p w14:paraId="4AF5E844" w14:textId="3628A839" w:rsidR="00004375" w:rsidRPr="00D570C7" w:rsidRDefault="00004375" w:rsidP="0000437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570C7">
              <w:rPr>
                <w:rFonts w:eastAsia="Arial Unicode MS" w:cs="Arial"/>
                <w:i/>
                <w:szCs w:val="18"/>
                <w:lang w:val="en-US" w:eastAsia="ar-SA"/>
              </w:rPr>
              <w:t>Revision of S1-250374.</w:t>
            </w:r>
          </w:p>
          <w:p w14:paraId="0D29DD83" w14:textId="648B3179" w:rsidR="00004375" w:rsidRPr="00D570C7" w:rsidRDefault="00004375" w:rsidP="00DC533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570C7">
              <w:rPr>
                <w:rFonts w:eastAsia="Arial Unicode MS" w:cs="Arial"/>
                <w:szCs w:val="18"/>
                <w:lang w:val="en-US" w:eastAsia="ar-SA"/>
              </w:rPr>
              <w:t>Revision of S1-250667.</w:t>
            </w:r>
          </w:p>
        </w:tc>
      </w:tr>
      <w:tr w:rsidR="00DC5334" w:rsidRPr="00745D37" w14:paraId="15A5563F" w14:textId="77777777" w:rsidTr="00443554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A43C9E5" w14:textId="15FF1AA1" w:rsidR="00DC5334" w:rsidRDefault="00DC5334" w:rsidP="00F90AE1">
            <w:pPr>
              <w:pStyle w:val="berschrift1"/>
            </w:pPr>
            <w:r>
              <w:t>Immersive Reality</w:t>
            </w:r>
          </w:p>
        </w:tc>
      </w:tr>
      <w:tr w:rsidR="00DC5334" w:rsidRPr="006E6FF4" w14:paraId="43548804" w14:textId="77777777" w:rsidTr="00E169C8">
        <w:trPr>
          <w:trHeight w:val="250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14:paraId="5AF6A63E" w14:textId="77777777" w:rsidR="00DC5334" w:rsidRPr="00D01712" w:rsidRDefault="00DC5334" w:rsidP="00DC5334">
            <w:pPr>
              <w:pStyle w:val="berschrift8"/>
              <w:jc w:val="left"/>
              <w:rPr>
                <w:color w:val="1F497D" w:themeColor="text2"/>
                <w:sz w:val="18"/>
                <w:szCs w:val="22"/>
              </w:rPr>
            </w:pPr>
            <w:r>
              <w:rPr>
                <w:color w:val="1F497D" w:themeColor="text2"/>
                <w:sz w:val="18"/>
                <w:szCs w:val="22"/>
              </w:rPr>
              <w:lastRenderedPageBreak/>
              <w:t>General</w:t>
            </w:r>
          </w:p>
        </w:tc>
      </w:tr>
      <w:tr w:rsidR="00665A83" w:rsidRPr="002B5B90" w14:paraId="242E7581" w14:textId="77777777" w:rsidTr="00E169C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5C7D6E" w14:textId="77777777" w:rsidR="00665A83" w:rsidRPr="00E169C8" w:rsidRDefault="00665A83" w:rsidP="00DE47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169C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44CC6F" w14:textId="011B010A" w:rsidR="00665A83" w:rsidRPr="00E169C8" w:rsidRDefault="00665A83" w:rsidP="00DE470E">
            <w:pPr>
              <w:snapToGrid w:val="0"/>
              <w:spacing w:after="0" w:line="240" w:lineRule="auto"/>
              <w:rPr>
                <w:lang w:val="fr-FR"/>
              </w:rPr>
            </w:pPr>
            <w:hyperlink r:id="rId67" w:history="1">
              <w:r w:rsidRPr="00E169C8">
                <w:rPr>
                  <w:rStyle w:val="Hyperlink"/>
                  <w:rFonts w:cs="Arial"/>
                  <w:color w:val="auto"/>
                  <w:lang w:val="fr-FR"/>
                </w:rPr>
                <w:t>S1-250041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63B89B" w14:textId="77777777" w:rsidR="00665A83" w:rsidRPr="00E169C8" w:rsidRDefault="00665A83" w:rsidP="00DE470E">
            <w:pPr>
              <w:snapToGrid w:val="0"/>
              <w:spacing w:after="0" w:line="240" w:lineRule="auto"/>
              <w:rPr>
                <w:lang w:val="fr-FR"/>
              </w:rPr>
            </w:pPr>
            <w:r w:rsidRPr="00E169C8">
              <w:rPr>
                <w:lang w:val="fr-FR"/>
              </w:rPr>
              <w:t>AT&amp;T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ADFCEE" w14:textId="77777777" w:rsidR="00665A83" w:rsidRPr="00E169C8" w:rsidRDefault="00665A83" w:rsidP="00DE470E">
            <w:pPr>
              <w:snapToGrid w:val="0"/>
              <w:spacing w:after="0" w:line="240" w:lineRule="auto"/>
              <w:rPr>
                <w:lang w:val="fr-FR"/>
              </w:rPr>
            </w:pPr>
            <w:r w:rsidRPr="00E169C8">
              <w:rPr>
                <w:lang w:val="fr-FR"/>
              </w:rPr>
              <w:t>6G Immersive communications considerations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CD2281" w14:textId="18FF70D7" w:rsidR="00665A83" w:rsidRPr="00E169C8" w:rsidRDefault="00E169C8" w:rsidP="00DE47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E169C8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B1AC5D" w14:textId="77777777" w:rsidR="00665A83" w:rsidRPr="00E169C8" w:rsidRDefault="00665A83" w:rsidP="00DE470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DC5334" w:rsidRPr="006E6FF4" w14:paraId="2D718B4C" w14:textId="77777777" w:rsidTr="00443554">
        <w:trPr>
          <w:trHeight w:val="250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14:paraId="1CF2E616" w14:textId="77777777" w:rsidR="00DC5334" w:rsidRPr="00D01712" w:rsidRDefault="00DC5334" w:rsidP="00DC5334">
            <w:pPr>
              <w:pStyle w:val="berschrift8"/>
              <w:jc w:val="left"/>
              <w:rPr>
                <w:color w:val="1F497D" w:themeColor="text2"/>
                <w:sz w:val="18"/>
                <w:szCs w:val="22"/>
              </w:rPr>
            </w:pPr>
            <w:r>
              <w:rPr>
                <w:color w:val="1F497D" w:themeColor="text2"/>
                <w:sz w:val="18"/>
                <w:szCs w:val="22"/>
              </w:rPr>
              <w:t>Former Use cases</w:t>
            </w:r>
          </w:p>
        </w:tc>
      </w:tr>
      <w:tr w:rsidR="00665A83" w:rsidRPr="002B5B90" w14:paraId="71F7A66B" w14:textId="77777777" w:rsidTr="00D81D9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50CE51" w14:textId="77777777" w:rsidR="00665A83" w:rsidRPr="00C34331" w:rsidRDefault="00665A83" w:rsidP="00DE47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7" w:name="_Hlk190512288"/>
            <w:r w:rsidRPr="00C3433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07A6C1" w14:textId="68AB828E" w:rsidR="00665A83" w:rsidRPr="00C34331" w:rsidRDefault="00665A83" w:rsidP="00DE470E">
            <w:pPr>
              <w:snapToGrid w:val="0"/>
              <w:spacing w:after="0" w:line="240" w:lineRule="auto"/>
              <w:rPr>
                <w:lang w:val="fr-FR"/>
              </w:rPr>
            </w:pPr>
            <w:hyperlink r:id="rId68" w:history="1">
              <w:r w:rsidRPr="00C34331">
                <w:rPr>
                  <w:rStyle w:val="Hyperlink"/>
                  <w:rFonts w:cs="Arial"/>
                  <w:color w:val="auto"/>
                  <w:lang w:val="fr-FR"/>
                </w:rPr>
                <w:t>S1-250287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953631" w14:textId="77777777" w:rsidR="00665A83" w:rsidRPr="00C34331" w:rsidRDefault="00665A83" w:rsidP="00DE470E">
            <w:pPr>
              <w:snapToGrid w:val="0"/>
              <w:spacing w:after="0" w:line="240" w:lineRule="auto"/>
              <w:rPr>
                <w:lang w:val="fr-FR"/>
              </w:rPr>
            </w:pPr>
            <w:r w:rsidRPr="00C34331">
              <w:rPr>
                <w:lang w:val="fr-FR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4CEE37" w14:textId="77777777" w:rsidR="00665A83" w:rsidRPr="00C34331" w:rsidRDefault="00665A83" w:rsidP="00DE470E">
            <w:pPr>
              <w:snapToGrid w:val="0"/>
              <w:spacing w:after="0" w:line="240" w:lineRule="auto"/>
              <w:rPr>
                <w:lang w:val="fr-FR"/>
              </w:rPr>
            </w:pPr>
            <w:r w:rsidRPr="00C34331">
              <w:rPr>
                <w:lang w:val="fr-FR"/>
              </w:rPr>
              <w:t>Update of the Use Case in clause 9.2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5B6390" w14:textId="6FF2FE9D" w:rsidR="00665A83" w:rsidRPr="00C34331" w:rsidRDefault="00C34331" w:rsidP="00DE47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34331">
              <w:rPr>
                <w:rFonts w:eastAsia="Times New Roman" w:cs="Arial"/>
                <w:szCs w:val="18"/>
                <w:lang w:val="de-DE" w:eastAsia="ar-SA"/>
              </w:rPr>
              <w:t>Revised to S1-250323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074BE6" w14:textId="77777777" w:rsidR="00665A83" w:rsidRPr="00C34331" w:rsidRDefault="00665A83" w:rsidP="00DE470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C34331" w:rsidRPr="002B5B90" w14:paraId="68A322B7" w14:textId="77777777" w:rsidTr="00D47FD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2D42B1" w14:textId="36CB59AF" w:rsidR="00C34331" w:rsidRPr="00D81D93" w:rsidRDefault="00C34331" w:rsidP="00DE47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81D9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642F82" w14:textId="0DF757A5" w:rsidR="00C34331" w:rsidRPr="00D81D93" w:rsidRDefault="00C34331" w:rsidP="00DE470E">
            <w:pPr>
              <w:snapToGrid w:val="0"/>
              <w:spacing w:after="0" w:line="240" w:lineRule="auto"/>
            </w:pPr>
            <w:hyperlink r:id="rId69" w:history="1">
              <w:r w:rsidRPr="00D81D93">
                <w:rPr>
                  <w:rStyle w:val="Hyperlink"/>
                  <w:rFonts w:cs="Arial"/>
                  <w:color w:val="auto"/>
                </w:rPr>
                <w:t>S1-250323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7F5255" w14:textId="6DB228E4" w:rsidR="00C34331" w:rsidRPr="00D81D93" w:rsidRDefault="00C34331" w:rsidP="00DE470E">
            <w:pPr>
              <w:snapToGrid w:val="0"/>
              <w:spacing w:after="0" w:line="240" w:lineRule="auto"/>
              <w:rPr>
                <w:lang w:val="fr-FR"/>
              </w:rPr>
            </w:pPr>
            <w:r w:rsidRPr="00D81D93">
              <w:rPr>
                <w:lang w:val="fr-FR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868B5A" w14:textId="66D7B281" w:rsidR="00C34331" w:rsidRPr="00D81D93" w:rsidRDefault="00C34331" w:rsidP="00DE470E">
            <w:pPr>
              <w:snapToGrid w:val="0"/>
              <w:spacing w:after="0" w:line="240" w:lineRule="auto"/>
              <w:rPr>
                <w:lang w:val="fr-FR"/>
              </w:rPr>
            </w:pPr>
            <w:r w:rsidRPr="00D81D93">
              <w:rPr>
                <w:lang w:val="fr-FR"/>
              </w:rPr>
              <w:t>Update of the Use Case in clause 9.2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9CDAED" w14:textId="46C9C4FE" w:rsidR="00C34331" w:rsidRPr="00D81D93" w:rsidRDefault="00D81D93" w:rsidP="00DE47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D81D93">
              <w:rPr>
                <w:rFonts w:eastAsia="Times New Roman" w:cs="Arial"/>
                <w:szCs w:val="18"/>
                <w:lang w:val="en-US" w:eastAsia="ar-SA"/>
              </w:rPr>
              <w:t>Revised to S1-250670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87B121" w14:textId="5577BD9E" w:rsidR="00C34331" w:rsidRPr="00D81D93" w:rsidRDefault="00C34331" w:rsidP="00DE470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D81D93">
              <w:rPr>
                <w:rFonts w:eastAsia="Arial Unicode MS" w:cs="Arial"/>
                <w:szCs w:val="18"/>
                <w:lang w:val="de-DE" w:eastAsia="ar-SA"/>
              </w:rPr>
              <w:t>Revision of S1-250287.</w:t>
            </w:r>
          </w:p>
        </w:tc>
      </w:tr>
      <w:tr w:rsidR="00D81D93" w:rsidRPr="002B5B90" w14:paraId="36AC557B" w14:textId="77777777" w:rsidTr="00D47FD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D0A9F" w14:textId="0C5FC992" w:rsidR="00D81D93" w:rsidRPr="00D47FDE" w:rsidRDefault="00D81D93" w:rsidP="00DE47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7FD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D5A17" w14:textId="32C5D1C6" w:rsidR="00D81D93" w:rsidRPr="00D47FDE" w:rsidRDefault="00D81D93" w:rsidP="00DE470E">
            <w:pPr>
              <w:snapToGrid w:val="0"/>
              <w:spacing w:after="0" w:line="240" w:lineRule="auto"/>
            </w:pPr>
            <w:hyperlink r:id="rId70" w:history="1">
              <w:r w:rsidRPr="00D47FDE">
                <w:rPr>
                  <w:rStyle w:val="Hyperlink"/>
                  <w:rFonts w:cs="Arial"/>
                  <w:color w:val="auto"/>
                </w:rPr>
                <w:t>S1-250670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60684" w14:textId="2955785C" w:rsidR="00D81D93" w:rsidRPr="00D47FDE" w:rsidRDefault="00D81D93" w:rsidP="00DE470E">
            <w:pPr>
              <w:snapToGrid w:val="0"/>
              <w:spacing w:after="0" w:line="240" w:lineRule="auto"/>
              <w:rPr>
                <w:lang w:val="fr-FR"/>
              </w:rPr>
            </w:pPr>
            <w:r w:rsidRPr="00D47FDE">
              <w:rPr>
                <w:lang w:val="fr-FR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4A77C" w14:textId="4EF72322" w:rsidR="00D81D93" w:rsidRPr="00D47FDE" w:rsidRDefault="00D81D93" w:rsidP="00DE470E">
            <w:pPr>
              <w:snapToGrid w:val="0"/>
              <w:spacing w:after="0" w:line="240" w:lineRule="auto"/>
              <w:rPr>
                <w:lang w:val="fr-FR"/>
              </w:rPr>
            </w:pPr>
            <w:r w:rsidRPr="00D47FDE">
              <w:rPr>
                <w:lang w:val="fr-FR"/>
              </w:rPr>
              <w:t>Update of the Use Case in clause 9.2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9F600" w14:textId="77777777" w:rsidR="00D81D93" w:rsidRPr="00D47FDE" w:rsidRDefault="00D81D93" w:rsidP="00DE47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CEB42" w14:textId="147F8087" w:rsidR="00D81D93" w:rsidRPr="00D47FDE" w:rsidRDefault="00D81D93" w:rsidP="00DE470E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47FDE">
              <w:rPr>
                <w:rFonts w:eastAsia="Arial Unicode MS" w:cs="Arial"/>
                <w:i/>
                <w:szCs w:val="18"/>
                <w:lang w:val="en-US" w:eastAsia="ar-SA"/>
              </w:rPr>
              <w:t>Revision of S1-250287.</w:t>
            </w:r>
          </w:p>
          <w:p w14:paraId="791F0915" w14:textId="51C49B76" w:rsidR="00D81D93" w:rsidRPr="00D47FDE" w:rsidRDefault="00D81D93" w:rsidP="00DE470E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47FDE">
              <w:rPr>
                <w:rFonts w:eastAsia="Arial Unicode MS" w:cs="Arial"/>
                <w:szCs w:val="18"/>
                <w:lang w:val="en-US" w:eastAsia="ar-SA"/>
              </w:rPr>
              <w:t>Revision of S1-250323.</w:t>
            </w:r>
          </w:p>
        </w:tc>
      </w:tr>
      <w:bookmarkEnd w:id="7"/>
      <w:tr w:rsidR="00665A83" w:rsidRPr="002B5B90" w14:paraId="0F308907" w14:textId="77777777" w:rsidTr="00D47FD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210DFB" w14:textId="77777777" w:rsidR="00665A83" w:rsidRPr="003505F4" w:rsidRDefault="00665A83" w:rsidP="00DE47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05F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2246E0" w14:textId="309170C0" w:rsidR="00665A83" w:rsidRPr="003505F4" w:rsidRDefault="00665A83" w:rsidP="00DE470E">
            <w:pPr>
              <w:snapToGrid w:val="0"/>
              <w:spacing w:after="0" w:line="240" w:lineRule="auto"/>
              <w:rPr>
                <w:lang w:val="fr-FR"/>
              </w:rPr>
            </w:pPr>
            <w:hyperlink r:id="rId71" w:history="1">
              <w:r w:rsidRPr="003505F4">
                <w:rPr>
                  <w:rStyle w:val="Hyperlink"/>
                  <w:rFonts w:cs="Arial"/>
                  <w:color w:val="auto"/>
                  <w:lang w:val="fr-FR"/>
                </w:rPr>
                <w:t>S1-250214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05E068" w14:textId="77777777" w:rsidR="00665A83" w:rsidRPr="003505F4" w:rsidRDefault="00665A83" w:rsidP="00DE470E">
            <w:pPr>
              <w:snapToGrid w:val="0"/>
              <w:spacing w:after="0" w:line="240" w:lineRule="auto"/>
              <w:rPr>
                <w:lang w:val="fr-FR"/>
              </w:rPr>
            </w:pPr>
            <w:r w:rsidRPr="003505F4">
              <w:rPr>
                <w:lang w:val="fr-FR"/>
              </w:rPr>
              <w:t>China Unicom, China mobile, Huawei, ZTE, 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7ED83C" w14:textId="77777777" w:rsidR="00665A83" w:rsidRPr="003505F4" w:rsidRDefault="00665A83" w:rsidP="00DE470E">
            <w:pPr>
              <w:snapToGrid w:val="0"/>
              <w:spacing w:after="0" w:line="240" w:lineRule="auto"/>
              <w:rPr>
                <w:lang w:val="fr-FR"/>
              </w:rPr>
            </w:pPr>
            <w:r w:rsidRPr="003505F4">
              <w:rPr>
                <w:lang w:val="fr-FR"/>
              </w:rPr>
              <w:t>Updated Smart life for aging population with immersive real-time communication service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3A6991" w14:textId="01115A9E" w:rsidR="00665A83" w:rsidRPr="003505F4" w:rsidRDefault="003505F4" w:rsidP="00DE47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505F4">
              <w:rPr>
                <w:rFonts w:eastAsia="Times New Roman" w:cs="Arial"/>
                <w:szCs w:val="18"/>
                <w:lang w:val="en-US" w:eastAsia="ar-SA"/>
              </w:rPr>
              <w:t>Revised to S1-250671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F08523" w14:textId="77777777" w:rsidR="00665A83" w:rsidRPr="003505F4" w:rsidRDefault="00665A83" w:rsidP="00DE470E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3505F4" w:rsidRPr="002B5B90" w14:paraId="4C2B6F99" w14:textId="77777777" w:rsidTr="00D47FD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797C5" w14:textId="78DDDFA8" w:rsidR="003505F4" w:rsidRPr="00D47FDE" w:rsidRDefault="003505F4" w:rsidP="00DE47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7FD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6462B" w14:textId="37A6D903" w:rsidR="003505F4" w:rsidRPr="00D47FDE" w:rsidRDefault="003505F4" w:rsidP="00DE470E">
            <w:pPr>
              <w:snapToGrid w:val="0"/>
              <w:spacing w:after="0" w:line="240" w:lineRule="auto"/>
            </w:pPr>
            <w:hyperlink r:id="rId72" w:history="1">
              <w:r w:rsidRPr="00D47FDE">
                <w:rPr>
                  <w:rStyle w:val="Hyperlink"/>
                  <w:rFonts w:cs="Arial"/>
                  <w:color w:val="auto"/>
                </w:rPr>
                <w:t>S1-250671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EC527" w14:textId="75D61CDD" w:rsidR="003505F4" w:rsidRPr="00D47FDE" w:rsidRDefault="003505F4" w:rsidP="00DE470E">
            <w:pPr>
              <w:snapToGrid w:val="0"/>
              <w:spacing w:after="0" w:line="240" w:lineRule="auto"/>
              <w:rPr>
                <w:lang w:val="fr-FR"/>
              </w:rPr>
            </w:pPr>
            <w:r w:rsidRPr="00D47FDE">
              <w:rPr>
                <w:lang w:val="fr-FR"/>
              </w:rPr>
              <w:t>China Unicom, China mobile, Huawei, ZTE, 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E215E" w14:textId="321E2E17" w:rsidR="003505F4" w:rsidRPr="00D47FDE" w:rsidRDefault="003505F4" w:rsidP="00DE470E">
            <w:pPr>
              <w:snapToGrid w:val="0"/>
              <w:spacing w:after="0" w:line="240" w:lineRule="auto"/>
              <w:rPr>
                <w:lang w:val="fr-FR"/>
              </w:rPr>
            </w:pPr>
            <w:r w:rsidRPr="00D47FDE">
              <w:rPr>
                <w:lang w:val="fr-FR"/>
              </w:rPr>
              <w:t>Updated Smart life for aging population with immersive real-time communication service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2CF77" w14:textId="77777777" w:rsidR="003505F4" w:rsidRPr="00D47FDE" w:rsidRDefault="003505F4" w:rsidP="00DE47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DEA89" w14:textId="396514A7" w:rsidR="003505F4" w:rsidRPr="00D47FDE" w:rsidRDefault="003505F4" w:rsidP="00DE470E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47FDE">
              <w:rPr>
                <w:rFonts w:eastAsia="Arial Unicode MS" w:cs="Arial"/>
                <w:szCs w:val="18"/>
                <w:lang w:val="en-US" w:eastAsia="ar-SA"/>
              </w:rPr>
              <w:t>Revision of S1-250214.</w:t>
            </w:r>
          </w:p>
        </w:tc>
      </w:tr>
      <w:tr w:rsidR="00DC5334" w:rsidRPr="006E6FF4" w14:paraId="3FFC3944" w14:textId="77777777" w:rsidTr="007D7079">
        <w:trPr>
          <w:trHeight w:val="250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14:paraId="77F9AA03" w14:textId="77777777" w:rsidR="00DC5334" w:rsidRPr="00D01712" w:rsidRDefault="00DC5334" w:rsidP="00DC5334">
            <w:pPr>
              <w:pStyle w:val="berschrift8"/>
              <w:jc w:val="left"/>
              <w:rPr>
                <w:color w:val="1F497D" w:themeColor="text2"/>
                <w:sz w:val="18"/>
                <w:szCs w:val="22"/>
              </w:rPr>
            </w:pPr>
            <w:r>
              <w:rPr>
                <w:color w:val="1F497D" w:themeColor="text2"/>
                <w:sz w:val="18"/>
                <w:szCs w:val="22"/>
              </w:rPr>
              <w:t>New Use cases</w:t>
            </w:r>
          </w:p>
        </w:tc>
      </w:tr>
      <w:tr w:rsidR="004F2106" w:rsidRPr="002B5B90" w14:paraId="1732F53E" w14:textId="77777777" w:rsidTr="003505F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E17890" w14:textId="4ABF9ED8" w:rsidR="004F2106" w:rsidRPr="007D7079" w:rsidRDefault="004F2106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D707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DB0D6B" w14:textId="2202519B" w:rsidR="004F2106" w:rsidRPr="007D7079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hyperlink r:id="rId73" w:history="1">
              <w:r w:rsidRPr="007D7079">
                <w:rPr>
                  <w:rStyle w:val="Hyperlink"/>
                  <w:rFonts w:cs="Arial"/>
                  <w:color w:val="auto"/>
                  <w:lang w:val="fr-FR"/>
                </w:rPr>
                <w:t>S1-250090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9EAB4B" w14:textId="32BB96BB" w:rsidR="004F2106" w:rsidRPr="007D7079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7D7079">
              <w:rPr>
                <w:lang w:val="fr-FR"/>
              </w:rPr>
              <w:t>ZTE, 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1E4BF6" w14:textId="652B0F80" w:rsidR="004F2106" w:rsidRPr="007D7079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7D7079">
              <w:rPr>
                <w:lang w:val="fr-FR"/>
              </w:rPr>
              <w:t>UC on supportting collaborative service in Multi-site involved immersive communication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5515E7" w14:textId="7E61A96C" w:rsidR="004F2106" w:rsidRPr="007D7079" w:rsidRDefault="007D7079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D7079">
              <w:rPr>
                <w:rFonts w:eastAsia="Times New Roman" w:cs="Arial"/>
                <w:szCs w:val="18"/>
                <w:lang w:val="en-US" w:eastAsia="ar-SA"/>
              </w:rPr>
              <w:t>Revised to S1-250650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360A39" w14:textId="77777777" w:rsidR="004F2106" w:rsidRPr="007D7079" w:rsidRDefault="004F2106" w:rsidP="004F2106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7D7079" w:rsidRPr="002B5B90" w14:paraId="435F5693" w14:textId="77777777" w:rsidTr="00D47FD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94663F" w14:textId="3FEE619C" w:rsidR="007D7079" w:rsidRPr="003505F4" w:rsidRDefault="007D7079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05F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23653E" w14:textId="5E92E236" w:rsidR="007D7079" w:rsidRPr="003505F4" w:rsidRDefault="007D7079" w:rsidP="004F2106">
            <w:pPr>
              <w:snapToGrid w:val="0"/>
              <w:spacing w:after="0" w:line="240" w:lineRule="auto"/>
            </w:pPr>
            <w:hyperlink r:id="rId74" w:history="1">
              <w:r w:rsidRPr="003505F4">
                <w:rPr>
                  <w:rStyle w:val="Hyperlink"/>
                  <w:rFonts w:cs="Arial"/>
                  <w:color w:val="auto"/>
                </w:rPr>
                <w:t>S1-250650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EFB3A5" w14:textId="1871A8D3" w:rsidR="007D7079" w:rsidRPr="003505F4" w:rsidRDefault="007D7079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3505F4">
              <w:rPr>
                <w:lang w:val="fr-FR"/>
              </w:rPr>
              <w:t>ZTE, 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CB9CA8" w14:textId="5B6669A3" w:rsidR="007D7079" w:rsidRPr="003505F4" w:rsidRDefault="007D7079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3505F4">
              <w:rPr>
                <w:lang w:val="fr-FR"/>
              </w:rPr>
              <w:t>UC on supportting collaborative service in Multi-site involved immersive communication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459919" w14:textId="59CA6D76" w:rsidR="007D7079" w:rsidRPr="003505F4" w:rsidRDefault="003505F4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505F4">
              <w:rPr>
                <w:rFonts w:eastAsia="Times New Roman" w:cs="Arial"/>
                <w:szCs w:val="18"/>
                <w:lang w:val="en-US" w:eastAsia="ar-SA"/>
              </w:rPr>
              <w:t>Revised to S1-250672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0F132D" w14:textId="3B892C34" w:rsidR="007D7079" w:rsidRPr="003505F4" w:rsidRDefault="007D7079" w:rsidP="004F2106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3505F4">
              <w:rPr>
                <w:rFonts w:eastAsia="Arial Unicode MS" w:cs="Arial"/>
                <w:szCs w:val="18"/>
                <w:lang w:val="en-US" w:eastAsia="ar-SA"/>
              </w:rPr>
              <w:t>Revision of S1-250090.</w:t>
            </w:r>
          </w:p>
        </w:tc>
      </w:tr>
      <w:tr w:rsidR="003505F4" w:rsidRPr="002B5B90" w14:paraId="1507EAF7" w14:textId="77777777" w:rsidTr="00D47FD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2B9A0" w14:textId="019946EF" w:rsidR="003505F4" w:rsidRPr="00D47FDE" w:rsidRDefault="003505F4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7FD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817F4" w14:textId="0F911125" w:rsidR="003505F4" w:rsidRPr="00D47FDE" w:rsidRDefault="003505F4" w:rsidP="004F2106">
            <w:pPr>
              <w:snapToGrid w:val="0"/>
              <w:spacing w:after="0" w:line="240" w:lineRule="auto"/>
            </w:pPr>
            <w:hyperlink r:id="rId75" w:history="1">
              <w:r w:rsidRPr="00D47FDE">
                <w:rPr>
                  <w:rStyle w:val="Hyperlink"/>
                  <w:rFonts w:cs="Arial"/>
                  <w:color w:val="auto"/>
                </w:rPr>
                <w:t>S1-250672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BA38A" w14:textId="4E01FB07" w:rsidR="003505F4" w:rsidRPr="00D47FDE" w:rsidRDefault="003505F4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D47FDE">
              <w:rPr>
                <w:lang w:val="fr-FR"/>
              </w:rPr>
              <w:t>ZTE, 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DABF2" w14:textId="3D082B43" w:rsidR="003505F4" w:rsidRPr="00D47FDE" w:rsidRDefault="003505F4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D47FDE">
              <w:rPr>
                <w:lang w:val="fr-FR"/>
              </w:rPr>
              <w:t>UC on supportting collaborative service in Multi-site involved immersive communication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A08FB" w14:textId="77777777" w:rsidR="003505F4" w:rsidRPr="00D47FDE" w:rsidRDefault="003505F4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148C0" w14:textId="58D24652" w:rsidR="003505F4" w:rsidRPr="00D47FDE" w:rsidRDefault="003505F4" w:rsidP="004F2106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47FDE">
              <w:rPr>
                <w:rFonts w:eastAsia="Arial Unicode MS" w:cs="Arial"/>
                <w:i/>
                <w:szCs w:val="18"/>
                <w:lang w:val="en-US" w:eastAsia="ar-SA"/>
              </w:rPr>
              <w:t>Revision of S1-250090.</w:t>
            </w:r>
          </w:p>
          <w:p w14:paraId="7AE74325" w14:textId="7042F080" w:rsidR="003505F4" w:rsidRPr="00D47FDE" w:rsidRDefault="003505F4" w:rsidP="004F2106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47FDE">
              <w:rPr>
                <w:rFonts w:eastAsia="Arial Unicode MS" w:cs="Arial"/>
                <w:szCs w:val="18"/>
                <w:lang w:val="en-US" w:eastAsia="ar-SA"/>
              </w:rPr>
              <w:t>Revision of S1-250650.</w:t>
            </w:r>
          </w:p>
        </w:tc>
      </w:tr>
      <w:tr w:rsidR="004F2106" w:rsidRPr="002B5B90" w14:paraId="76FFE1CD" w14:textId="77777777" w:rsidTr="00D47FD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F6F868" w14:textId="343D9385" w:rsidR="004F2106" w:rsidRPr="009B5A27" w:rsidRDefault="004F2106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B5A2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A4800D" w14:textId="05374152" w:rsidR="004F2106" w:rsidRPr="009B5A27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hyperlink r:id="rId76" w:history="1">
              <w:r w:rsidRPr="009B5A27">
                <w:rPr>
                  <w:rStyle w:val="Hyperlink"/>
                  <w:rFonts w:cs="Arial"/>
                  <w:color w:val="auto"/>
                  <w:lang w:val="fr-FR"/>
                </w:rPr>
                <w:t>S1-250119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D15D7F" w14:textId="26B70CEB" w:rsidR="004F2106" w:rsidRPr="009B5A27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9B5A27">
              <w:rPr>
                <w:lang w:val="fr-FR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FCA4C1" w14:textId="3FFE91BF" w:rsidR="004F2106" w:rsidRPr="009B5A27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9B5A27">
              <w:rPr>
                <w:lang w:val="fr-FR"/>
              </w:rPr>
              <w:t>Use Case On Glasses-free 3D Communication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497539" w14:textId="5AC955A7" w:rsidR="004F2106" w:rsidRPr="009B5A27" w:rsidRDefault="009B5A27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B5A27">
              <w:rPr>
                <w:rFonts w:eastAsia="Times New Roman" w:cs="Arial"/>
                <w:szCs w:val="18"/>
                <w:lang w:val="en-US" w:eastAsia="ar-SA"/>
              </w:rPr>
              <w:t>Revised to S1-250673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23083D" w14:textId="77777777" w:rsidR="004F2106" w:rsidRPr="009B5A27" w:rsidRDefault="004F2106" w:rsidP="004F2106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9B5A27" w:rsidRPr="002B5B90" w14:paraId="5967F818" w14:textId="77777777" w:rsidTr="00D47FD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5B783" w14:textId="0377F64F" w:rsidR="009B5A27" w:rsidRPr="00D47FDE" w:rsidRDefault="009B5A27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7FD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DF707" w14:textId="2AC9B04C" w:rsidR="009B5A27" w:rsidRPr="00D47FDE" w:rsidRDefault="009B5A27" w:rsidP="004F2106">
            <w:pPr>
              <w:snapToGrid w:val="0"/>
              <w:spacing w:after="0" w:line="240" w:lineRule="auto"/>
            </w:pPr>
            <w:hyperlink r:id="rId77" w:history="1">
              <w:r w:rsidRPr="00D47FDE">
                <w:rPr>
                  <w:rStyle w:val="Hyperlink"/>
                  <w:rFonts w:cs="Arial"/>
                  <w:color w:val="auto"/>
                </w:rPr>
                <w:t>S1-250673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AAA9A" w14:textId="5EC0DA19" w:rsidR="009B5A27" w:rsidRPr="00D47FDE" w:rsidRDefault="009B5A27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D47FDE">
              <w:rPr>
                <w:lang w:val="fr-FR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F8E5D" w14:textId="277BD93C" w:rsidR="009B5A27" w:rsidRPr="00D47FDE" w:rsidRDefault="009B5A27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D47FDE">
              <w:rPr>
                <w:lang w:val="fr-FR"/>
              </w:rPr>
              <w:t>Use Case On Glasses-free 3D Communication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57D60" w14:textId="77777777" w:rsidR="009B5A27" w:rsidRPr="00D47FDE" w:rsidRDefault="009B5A27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77B75" w14:textId="04A59139" w:rsidR="009B5A27" w:rsidRPr="00D47FDE" w:rsidRDefault="009B5A27" w:rsidP="004F2106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47FDE">
              <w:rPr>
                <w:rFonts w:eastAsia="Arial Unicode MS" w:cs="Arial"/>
                <w:szCs w:val="18"/>
                <w:lang w:val="en-US" w:eastAsia="ar-SA"/>
              </w:rPr>
              <w:t>Revision of S1-250119.</w:t>
            </w:r>
          </w:p>
        </w:tc>
      </w:tr>
      <w:tr w:rsidR="004F2106" w:rsidRPr="002B5B90" w14:paraId="288D276B" w14:textId="77777777" w:rsidTr="00D47FD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8666EA" w14:textId="395120FF" w:rsidR="004F2106" w:rsidRPr="009B5A27" w:rsidRDefault="004F2106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B5A2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26F926" w14:textId="5CB3F604" w:rsidR="004F2106" w:rsidRPr="009B5A27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hyperlink r:id="rId78" w:history="1">
              <w:r w:rsidRPr="009B5A27">
                <w:rPr>
                  <w:rStyle w:val="Hyperlink"/>
                  <w:rFonts w:cs="Arial"/>
                  <w:color w:val="auto"/>
                  <w:lang w:val="fr-FR"/>
                </w:rPr>
                <w:t>S1-250153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30EDFC" w14:textId="577759A7" w:rsidR="004F2106" w:rsidRPr="009B5A27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9B5A27">
              <w:rPr>
                <w:lang w:val="fr-FR"/>
              </w:rPr>
              <w:t>NICT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26CBD0" w14:textId="242A1A9D" w:rsidR="004F2106" w:rsidRPr="009B5A27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9B5A27">
              <w:rPr>
                <w:lang w:val="fr-FR"/>
              </w:rPr>
              <w:t>Use Case on communication using an ultra-narrow hot spot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65E0B9" w14:textId="11F77B95" w:rsidR="004F2106" w:rsidRPr="009B5A27" w:rsidRDefault="009B5A27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B5A27">
              <w:rPr>
                <w:rFonts w:eastAsia="Times New Roman" w:cs="Arial"/>
                <w:szCs w:val="18"/>
                <w:lang w:val="en-US" w:eastAsia="ar-SA"/>
              </w:rPr>
              <w:t>Revised to S1-250674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6B0434" w14:textId="77777777" w:rsidR="004F2106" w:rsidRPr="009B5A27" w:rsidRDefault="004F2106" w:rsidP="004F2106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9B5A27" w:rsidRPr="002B5B90" w14:paraId="46C9C59E" w14:textId="77777777" w:rsidTr="00D47FD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8BA60" w14:textId="12EF2DB5" w:rsidR="009B5A27" w:rsidRPr="00D47FDE" w:rsidRDefault="009B5A27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7FD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2FA67" w14:textId="12208F6B" w:rsidR="009B5A27" w:rsidRPr="00D47FDE" w:rsidRDefault="009B5A27" w:rsidP="004F2106">
            <w:pPr>
              <w:snapToGrid w:val="0"/>
              <w:spacing w:after="0" w:line="240" w:lineRule="auto"/>
            </w:pPr>
            <w:hyperlink r:id="rId79" w:history="1">
              <w:r w:rsidRPr="00D47FDE">
                <w:rPr>
                  <w:rStyle w:val="Hyperlink"/>
                  <w:rFonts w:cs="Arial"/>
                  <w:color w:val="auto"/>
                </w:rPr>
                <w:t>S1-250674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CE8E8" w14:textId="6889B61B" w:rsidR="009B5A27" w:rsidRPr="00D47FDE" w:rsidRDefault="009B5A27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D47FDE">
              <w:rPr>
                <w:lang w:val="fr-FR"/>
              </w:rPr>
              <w:t>NICT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FDB8E" w14:textId="061C24C5" w:rsidR="009B5A27" w:rsidRPr="00D47FDE" w:rsidRDefault="009B5A27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D47FDE">
              <w:rPr>
                <w:lang w:val="fr-FR"/>
              </w:rPr>
              <w:t>Use Case on communication using an ultra-narrow hot spot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6B72C" w14:textId="77777777" w:rsidR="009B5A27" w:rsidRPr="00D47FDE" w:rsidRDefault="009B5A27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DCBA1" w14:textId="45AF1371" w:rsidR="009B5A27" w:rsidRPr="00D47FDE" w:rsidRDefault="009B5A27" w:rsidP="004F2106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47FDE">
              <w:rPr>
                <w:rFonts w:eastAsia="Arial Unicode MS" w:cs="Arial"/>
                <w:szCs w:val="18"/>
                <w:lang w:val="en-US" w:eastAsia="ar-SA"/>
              </w:rPr>
              <w:t>Revision of S1-250153.</w:t>
            </w:r>
          </w:p>
        </w:tc>
      </w:tr>
      <w:tr w:rsidR="004F2106" w:rsidRPr="002B5B90" w14:paraId="00A54EAE" w14:textId="77777777" w:rsidTr="0016775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2DF642" w14:textId="786B9BA4" w:rsidR="004F2106" w:rsidRPr="00C8129D" w:rsidRDefault="004F2106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8" w:name="_Hlk190514162"/>
            <w:r w:rsidRPr="00C8129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4D1944" w14:textId="6BE6C6CC" w:rsidR="004F2106" w:rsidRPr="00C8129D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hyperlink r:id="rId80" w:history="1">
              <w:r w:rsidRPr="00C8129D">
                <w:rPr>
                  <w:rStyle w:val="Hyperlink"/>
                  <w:rFonts w:cs="Arial"/>
                  <w:color w:val="auto"/>
                  <w:lang w:val="fr-FR"/>
                </w:rPr>
                <w:t>S1-250169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CF3700" w14:textId="18B7440C" w:rsidR="004F2106" w:rsidRPr="00C8129D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C8129D">
              <w:rPr>
                <w:lang w:val="fr-FR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7DA0B1" w14:textId="7E4BC4C9" w:rsidR="004F2106" w:rsidRPr="00C8129D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C8129D">
              <w:rPr>
                <w:lang w:val="fr-FR"/>
              </w:rPr>
              <w:t>Use Case on Avatar-based Holographic Conferencing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8A67CA" w14:textId="61FB87F1" w:rsidR="004F2106" w:rsidRPr="00C8129D" w:rsidRDefault="00C8129D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8129D">
              <w:rPr>
                <w:rFonts w:eastAsia="Times New Roman" w:cs="Arial"/>
                <w:szCs w:val="18"/>
                <w:lang w:val="de-DE" w:eastAsia="ar-SA"/>
              </w:rPr>
              <w:t>Revised to S1-250332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BC80C8" w14:textId="77777777" w:rsidR="004F2106" w:rsidRPr="00C8129D" w:rsidRDefault="004F2106" w:rsidP="004F210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C8129D" w:rsidRPr="002B5B90" w14:paraId="2380990D" w14:textId="77777777" w:rsidTr="00D47FD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DADD04" w14:textId="1A207D67" w:rsidR="00C8129D" w:rsidRPr="0016775E" w:rsidRDefault="00C8129D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775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5D915C" w14:textId="3B919AC7" w:rsidR="00C8129D" w:rsidRPr="0016775E" w:rsidRDefault="00C8129D" w:rsidP="004F2106">
            <w:pPr>
              <w:snapToGrid w:val="0"/>
              <w:spacing w:after="0" w:line="240" w:lineRule="auto"/>
            </w:pPr>
            <w:hyperlink r:id="rId81" w:history="1">
              <w:r w:rsidRPr="0016775E">
                <w:rPr>
                  <w:rStyle w:val="Hyperlink"/>
                  <w:rFonts w:cs="Arial"/>
                  <w:color w:val="auto"/>
                </w:rPr>
                <w:t>S1-250332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9E4506" w14:textId="1525B79F" w:rsidR="00C8129D" w:rsidRPr="0016775E" w:rsidRDefault="00C8129D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16775E">
              <w:rPr>
                <w:lang w:val="fr-FR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CABF6A" w14:textId="63021D6F" w:rsidR="00C8129D" w:rsidRPr="0016775E" w:rsidRDefault="00C8129D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16775E">
              <w:rPr>
                <w:lang w:val="fr-FR"/>
              </w:rPr>
              <w:t>Use Case on Avatar-based Holographic Conferencing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1DFCE2" w14:textId="2E28619F" w:rsidR="00C8129D" w:rsidRPr="0016775E" w:rsidRDefault="0016775E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16775E">
              <w:rPr>
                <w:rFonts w:eastAsia="Times New Roman" w:cs="Arial"/>
                <w:szCs w:val="18"/>
                <w:lang w:val="en-US" w:eastAsia="ar-SA"/>
              </w:rPr>
              <w:t>Revised to S1-250675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7B267F" w14:textId="177C4312" w:rsidR="00C8129D" w:rsidRPr="0016775E" w:rsidRDefault="00C8129D" w:rsidP="004F210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16775E">
              <w:rPr>
                <w:rFonts w:eastAsia="Arial Unicode MS" w:cs="Arial"/>
                <w:szCs w:val="18"/>
                <w:lang w:val="de-DE" w:eastAsia="ar-SA"/>
              </w:rPr>
              <w:t>Revision of S1-250169.</w:t>
            </w:r>
          </w:p>
        </w:tc>
      </w:tr>
      <w:tr w:rsidR="0016775E" w:rsidRPr="002B5B90" w14:paraId="7D0A2141" w14:textId="77777777" w:rsidTr="00D47FD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90804" w14:textId="4100DEA7" w:rsidR="0016775E" w:rsidRPr="00D47FDE" w:rsidRDefault="0016775E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7FD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56AA8" w14:textId="6372397E" w:rsidR="0016775E" w:rsidRPr="00D47FDE" w:rsidRDefault="0016775E" w:rsidP="004F2106">
            <w:pPr>
              <w:snapToGrid w:val="0"/>
              <w:spacing w:after="0" w:line="240" w:lineRule="auto"/>
            </w:pPr>
            <w:hyperlink r:id="rId82" w:history="1">
              <w:r w:rsidRPr="00D47FDE">
                <w:rPr>
                  <w:rStyle w:val="Hyperlink"/>
                  <w:rFonts w:cs="Arial"/>
                  <w:color w:val="auto"/>
                </w:rPr>
                <w:t>S1-250675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96368" w14:textId="19ED28BE" w:rsidR="0016775E" w:rsidRPr="00D47FDE" w:rsidRDefault="0016775E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D47FDE">
              <w:rPr>
                <w:lang w:val="fr-FR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76559" w14:textId="3A40C4E9" w:rsidR="0016775E" w:rsidRPr="00D47FDE" w:rsidRDefault="0016775E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D47FDE">
              <w:rPr>
                <w:lang w:val="fr-FR"/>
              </w:rPr>
              <w:t>Use Case on Avatar-based Holographic Conferencing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7D5A1" w14:textId="77777777" w:rsidR="0016775E" w:rsidRPr="00D47FDE" w:rsidRDefault="0016775E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BD817" w14:textId="12E4AB53" w:rsidR="0016775E" w:rsidRPr="00D47FDE" w:rsidRDefault="0016775E" w:rsidP="004F2106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47FDE">
              <w:rPr>
                <w:rFonts w:eastAsia="Arial Unicode MS" w:cs="Arial"/>
                <w:i/>
                <w:szCs w:val="18"/>
                <w:lang w:val="en-US" w:eastAsia="ar-SA"/>
              </w:rPr>
              <w:t>Revision of S1-250169.</w:t>
            </w:r>
          </w:p>
          <w:p w14:paraId="762B7A92" w14:textId="596A70F2" w:rsidR="0016775E" w:rsidRPr="00D47FDE" w:rsidRDefault="0016775E" w:rsidP="004F2106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47FDE">
              <w:rPr>
                <w:rFonts w:eastAsia="Arial Unicode MS" w:cs="Arial"/>
                <w:szCs w:val="18"/>
                <w:lang w:val="en-US" w:eastAsia="ar-SA"/>
              </w:rPr>
              <w:t>Revision of S1-250332.</w:t>
            </w:r>
          </w:p>
        </w:tc>
      </w:tr>
      <w:bookmarkEnd w:id="8"/>
      <w:tr w:rsidR="004F2106" w:rsidRPr="002B5B90" w14:paraId="0B0F079C" w14:textId="77777777" w:rsidTr="00D47FD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C80A67" w14:textId="533EEDF2" w:rsidR="004F2106" w:rsidRPr="00BD4260" w:rsidRDefault="004F2106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426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43FD2A" w14:textId="6AF12714" w:rsidR="004F2106" w:rsidRPr="00BD4260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hyperlink r:id="rId83" w:history="1">
              <w:r w:rsidRPr="00BD4260">
                <w:rPr>
                  <w:rStyle w:val="Hyperlink"/>
                  <w:rFonts w:cs="Arial"/>
                  <w:color w:val="auto"/>
                  <w:lang w:val="fr-FR"/>
                </w:rPr>
                <w:t>S1-250176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542134" w14:textId="49BA34CF" w:rsidR="004F2106" w:rsidRPr="00BD4260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BD4260">
              <w:rPr>
                <w:lang w:val="fr-FR"/>
              </w:rPr>
              <w:t>Samsung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8AA5ED" w14:textId="3BC9455C" w:rsidR="004F2106" w:rsidRPr="00BD4260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BD4260">
              <w:rPr>
                <w:lang w:val="fr-FR"/>
              </w:rPr>
              <w:t>Use case on Critical Immersive Communications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0C4D5D" w14:textId="1FF05D04" w:rsidR="004F2106" w:rsidRPr="00BD4260" w:rsidRDefault="00BD4260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D4260">
              <w:rPr>
                <w:rFonts w:eastAsia="Times New Roman" w:cs="Arial"/>
                <w:szCs w:val="18"/>
                <w:lang w:val="en-US" w:eastAsia="ar-SA"/>
              </w:rPr>
              <w:t>Revised to S1-250676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00C193" w14:textId="77777777" w:rsidR="004F2106" w:rsidRPr="00BD4260" w:rsidRDefault="004F2106" w:rsidP="004F2106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BD4260" w:rsidRPr="002B5B90" w14:paraId="19E34300" w14:textId="77777777" w:rsidTr="00D47FD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ADC7A" w14:textId="0696CD0D" w:rsidR="00BD4260" w:rsidRPr="00D47FDE" w:rsidRDefault="00BD4260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7FD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8DEE2" w14:textId="7DF4CC97" w:rsidR="00BD4260" w:rsidRPr="00D47FDE" w:rsidRDefault="00BD4260" w:rsidP="004F2106">
            <w:pPr>
              <w:snapToGrid w:val="0"/>
              <w:spacing w:after="0" w:line="240" w:lineRule="auto"/>
            </w:pPr>
            <w:hyperlink r:id="rId84" w:history="1">
              <w:r w:rsidRPr="00D47FDE">
                <w:rPr>
                  <w:rStyle w:val="Hyperlink"/>
                  <w:rFonts w:cs="Arial"/>
                  <w:color w:val="auto"/>
                </w:rPr>
                <w:t>S1-250676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B3E2D" w14:textId="6C59C34A" w:rsidR="00BD4260" w:rsidRPr="00D47FDE" w:rsidRDefault="00BD4260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D47FDE">
              <w:rPr>
                <w:lang w:val="fr-FR"/>
              </w:rPr>
              <w:t>Samsung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CEF0F" w14:textId="4AA5D9C7" w:rsidR="00BD4260" w:rsidRPr="00D47FDE" w:rsidRDefault="00BD4260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D47FDE">
              <w:rPr>
                <w:lang w:val="fr-FR"/>
              </w:rPr>
              <w:t>Use case on Critical Immersive Communications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BDA74" w14:textId="77777777" w:rsidR="00BD4260" w:rsidRPr="00D47FDE" w:rsidRDefault="00BD4260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88356" w14:textId="3E8E18CA" w:rsidR="00BD4260" w:rsidRPr="00D47FDE" w:rsidRDefault="00BD4260" w:rsidP="004F2106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47FDE">
              <w:rPr>
                <w:rFonts w:eastAsia="Arial Unicode MS" w:cs="Arial"/>
                <w:szCs w:val="18"/>
                <w:lang w:val="en-US" w:eastAsia="ar-SA"/>
              </w:rPr>
              <w:t>Revision of S1-250176.</w:t>
            </w:r>
          </w:p>
        </w:tc>
      </w:tr>
      <w:tr w:rsidR="004F2106" w:rsidRPr="002B5B90" w14:paraId="164799E3" w14:textId="77777777" w:rsidTr="00D47FD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A3B207" w14:textId="303B310F" w:rsidR="004F2106" w:rsidRPr="00B67A9F" w:rsidRDefault="004F2106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7A9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F1A5E3" w14:textId="015E9ECF" w:rsidR="004F2106" w:rsidRPr="00B67A9F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hyperlink r:id="rId85" w:history="1">
              <w:r w:rsidRPr="00B67A9F">
                <w:rPr>
                  <w:rStyle w:val="Hyperlink"/>
                  <w:rFonts w:cs="Arial"/>
                  <w:color w:val="auto"/>
                  <w:lang w:val="fr-FR"/>
                </w:rPr>
                <w:t>S1-250177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75CC28" w14:textId="3D9DAB9C" w:rsidR="004F2106" w:rsidRPr="00B67A9F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B67A9F">
              <w:rPr>
                <w:lang w:val="fr-FR"/>
              </w:rPr>
              <w:t xml:space="preserve">KDDI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25FA71" w14:textId="3376BB75" w:rsidR="004F2106" w:rsidRPr="00B67A9F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B67A9F">
              <w:rPr>
                <w:lang w:val="fr-FR"/>
              </w:rPr>
              <w:t>New use case on real-time multi-point telepresence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0587B6" w14:textId="7BB3E2FE" w:rsidR="004F2106" w:rsidRPr="00B67A9F" w:rsidRDefault="00B67A9F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67A9F">
              <w:rPr>
                <w:rFonts w:eastAsia="Times New Roman" w:cs="Arial"/>
                <w:szCs w:val="18"/>
                <w:lang w:val="en-US" w:eastAsia="ar-SA"/>
              </w:rPr>
              <w:t>Revised to S1-250677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340F9C" w14:textId="77777777" w:rsidR="004F2106" w:rsidRPr="00B67A9F" w:rsidRDefault="004F2106" w:rsidP="004F2106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B67A9F" w:rsidRPr="002B5B90" w14:paraId="57164E35" w14:textId="77777777" w:rsidTr="00D47FD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962BA" w14:textId="5031F0ED" w:rsidR="00B67A9F" w:rsidRPr="00D47FDE" w:rsidRDefault="00B67A9F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7FD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D6AA3" w14:textId="03612C2D" w:rsidR="00B67A9F" w:rsidRPr="00D47FDE" w:rsidRDefault="00B67A9F" w:rsidP="004F2106">
            <w:pPr>
              <w:snapToGrid w:val="0"/>
              <w:spacing w:after="0" w:line="240" w:lineRule="auto"/>
            </w:pPr>
            <w:hyperlink r:id="rId86" w:history="1">
              <w:r w:rsidRPr="00D47FDE">
                <w:rPr>
                  <w:rStyle w:val="Hyperlink"/>
                  <w:rFonts w:cs="Arial"/>
                  <w:color w:val="auto"/>
                </w:rPr>
                <w:t>S1-250677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0CCBA" w14:textId="13B0D22F" w:rsidR="00B67A9F" w:rsidRPr="00D47FDE" w:rsidRDefault="00B67A9F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D47FDE">
              <w:rPr>
                <w:lang w:val="fr-FR"/>
              </w:rPr>
              <w:t xml:space="preserve">KDDI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AC96C" w14:textId="017C16CA" w:rsidR="00B67A9F" w:rsidRPr="00D47FDE" w:rsidRDefault="00B67A9F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D47FDE">
              <w:rPr>
                <w:lang w:val="fr-FR"/>
              </w:rPr>
              <w:t>New use case on real-time multi-point telepresence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E0382" w14:textId="77777777" w:rsidR="00B67A9F" w:rsidRPr="00D47FDE" w:rsidRDefault="00B67A9F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972CF" w14:textId="0DC32D62" w:rsidR="00B67A9F" w:rsidRPr="00D47FDE" w:rsidRDefault="00B67A9F" w:rsidP="004F2106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47FDE">
              <w:rPr>
                <w:rFonts w:eastAsia="Arial Unicode MS" w:cs="Arial"/>
                <w:szCs w:val="18"/>
                <w:lang w:val="en-US" w:eastAsia="ar-SA"/>
              </w:rPr>
              <w:t>Revision of S1-250177.</w:t>
            </w:r>
          </w:p>
        </w:tc>
      </w:tr>
      <w:tr w:rsidR="004F2106" w:rsidRPr="002B5B90" w14:paraId="07E5398B" w14:textId="77777777" w:rsidTr="00D47FD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FD6008" w14:textId="4DD697B8" w:rsidR="004F2106" w:rsidRPr="00B67A9F" w:rsidRDefault="004F2106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7A9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59DDFB" w14:textId="081A76D5" w:rsidR="004F2106" w:rsidRPr="00B67A9F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hyperlink r:id="rId87" w:history="1">
              <w:r w:rsidRPr="00B67A9F">
                <w:rPr>
                  <w:rStyle w:val="Hyperlink"/>
                  <w:rFonts w:cs="Arial"/>
                  <w:color w:val="auto"/>
                  <w:lang w:val="fr-FR"/>
                </w:rPr>
                <w:t>S1-250245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A5E68A" w14:textId="34B64AD9" w:rsidR="004F2106" w:rsidRPr="00B67A9F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B67A9F">
              <w:rPr>
                <w:lang w:val="fr-FR"/>
              </w:rPr>
              <w:t xml:space="preserve">Xiaomi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89F574" w14:textId="088241FD" w:rsidR="004F2106" w:rsidRPr="00B67A9F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B67A9F">
              <w:rPr>
                <w:lang w:val="fr-FR"/>
              </w:rPr>
              <w:t>6G System Supports Mixed Reality Co-Design using XR Immersive Communication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9A3B41" w14:textId="27D8D73E" w:rsidR="004F2106" w:rsidRPr="00B67A9F" w:rsidRDefault="00B67A9F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67A9F">
              <w:rPr>
                <w:rFonts w:eastAsia="Times New Roman" w:cs="Arial"/>
                <w:szCs w:val="18"/>
                <w:lang w:val="en-US" w:eastAsia="ar-SA"/>
              </w:rPr>
              <w:t>Revised to S1-250678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E01DD4" w14:textId="77777777" w:rsidR="004F2106" w:rsidRPr="00B67A9F" w:rsidRDefault="004F2106" w:rsidP="004F2106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B67A9F" w:rsidRPr="002B5B90" w14:paraId="63F68EE8" w14:textId="77777777" w:rsidTr="00D47FD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C391A" w14:textId="343EBFFF" w:rsidR="00B67A9F" w:rsidRPr="00D47FDE" w:rsidRDefault="00B67A9F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7FD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791F5" w14:textId="69C59C35" w:rsidR="00B67A9F" w:rsidRPr="00D47FDE" w:rsidRDefault="00B67A9F" w:rsidP="004F2106">
            <w:pPr>
              <w:snapToGrid w:val="0"/>
              <w:spacing w:after="0" w:line="240" w:lineRule="auto"/>
            </w:pPr>
            <w:hyperlink r:id="rId88" w:history="1">
              <w:r w:rsidRPr="00D47FDE">
                <w:rPr>
                  <w:rStyle w:val="Hyperlink"/>
                  <w:rFonts w:cs="Arial"/>
                  <w:color w:val="auto"/>
                </w:rPr>
                <w:t>S1-250678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7330D" w14:textId="02265BF9" w:rsidR="00B67A9F" w:rsidRPr="00D47FDE" w:rsidRDefault="00B67A9F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D47FDE">
              <w:rPr>
                <w:lang w:val="fr-FR"/>
              </w:rPr>
              <w:t xml:space="preserve">Xiaomi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E6BC3" w14:textId="14A30D17" w:rsidR="00B67A9F" w:rsidRPr="00D47FDE" w:rsidRDefault="00B67A9F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D47FDE">
              <w:rPr>
                <w:lang w:val="fr-FR"/>
              </w:rPr>
              <w:t>6G System Supports Mixed Reality Co-Design using XR Immersive Communication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90336" w14:textId="77777777" w:rsidR="00B67A9F" w:rsidRPr="00D47FDE" w:rsidRDefault="00B67A9F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D139E" w14:textId="04D53386" w:rsidR="00B67A9F" w:rsidRPr="00D47FDE" w:rsidRDefault="00B67A9F" w:rsidP="004F2106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47FDE">
              <w:rPr>
                <w:rFonts w:eastAsia="Arial Unicode MS" w:cs="Arial"/>
                <w:szCs w:val="18"/>
                <w:lang w:val="en-US" w:eastAsia="ar-SA"/>
              </w:rPr>
              <w:t>Revision of S1-250245.</w:t>
            </w:r>
          </w:p>
        </w:tc>
      </w:tr>
      <w:tr w:rsidR="004F2106" w:rsidRPr="002B5B90" w14:paraId="709D4897" w14:textId="77777777" w:rsidTr="00D47FD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DD2FB5" w14:textId="3C8745F6" w:rsidR="004F2106" w:rsidRPr="002C73C4" w:rsidRDefault="004F2106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C73C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7C2505" w14:textId="4DC8B10F" w:rsidR="004F2106" w:rsidRPr="002C73C4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hyperlink r:id="rId89" w:history="1">
              <w:r w:rsidRPr="002C73C4">
                <w:rPr>
                  <w:rStyle w:val="Hyperlink"/>
                  <w:rFonts w:cs="Arial"/>
                  <w:color w:val="auto"/>
                  <w:lang w:val="fr-FR"/>
                </w:rPr>
                <w:t>S1-250258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A50ACF" w14:textId="081EAA36" w:rsidR="004F2106" w:rsidRPr="002C73C4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2C73C4">
              <w:rPr>
                <w:lang w:val="fr-FR"/>
              </w:rPr>
              <w:t>InterDigital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9C6072" w14:textId="082A2C74" w:rsidR="004F2106" w:rsidRPr="002C73C4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2C73C4">
              <w:rPr>
                <w:lang w:val="fr-FR"/>
              </w:rPr>
              <w:t>Personalized interactive immersive guided tour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2CC68F" w14:textId="7A24E4F8" w:rsidR="004F2106" w:rsidRPr="002C73C4" w:rsidRDefault="002C73C4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2C73C4">
              <w:rPr>
                <w:rFonts w:eastAsia="Times New Roman" w:cs="Arial"/>
                <w:szCs w:val="18"/>
                <w:lang w:val="en-US" w:eastAsia="ar-SA"/>
              </w:rPr>
              <w:t>Revised to S1-250679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CA5149" w14:textId="77777777" w:rsidR="004F2106" w:rsidRPr="002C73C4" w:rsidRDefault="004F2106" w:rsidP="004F2106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2C73C4" w:rsidRPr="002B5B90" w14:paraId="30FF9B94" w14:textId="77777777" w:rsidTr="00D47FD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C8683" w14:textId="557AB63C" w:rsidR="002C73C4" w:rsidRPr="00D47FDE" w:rsidRDefault="002C73C4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7FDE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15950" w14:textId="10DA2ABE" w:rsidR="002C73C4" w:rsidRPr="00D47FDE" w:rsidRDefault="002C73C4" w:rsidP="004F2106">
            <w:pPr>
              <w:snapToGrid w:val="0"/>
              <w:spacing w:after="0" w:line="240" w:lineRule="auto"/>
            </w:pPr>
            <w:hyperlink r:id="rId90" w:history="1">
              <w:r w:rsidRPr="00D47FDE">
                <w:rPr>
                  <w:rStyle w:val="Hyperlink"/>
                  <w:rFonts w:cs="Arial"/>
                  <w:color w:val="auto"/>
                </w:rPr>
                <w:t>S1-250679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C0024" w14:textId="79303635" w:rsidR="002C73C4" w:rsidRPr="00D47FDE" w:rsidRDefault="002C73C4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D47FDE">
              <w:rPr>
                <w:lang w:val="fr-FR"/>
              </w:rPr>
              <w:t>InterDigital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E5A1E" w14:textId="499C84F7" w:rsidR="002C73C4" w:rsidRPr="00D47FDE" w:rsidRDefault="002C73C4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D47FDE">
              <w:rPr>
                <w:lang w:val="fr-FR"/>
              </w:rPr>
              <w:t>Personalized interactive immersive guided tour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4003F" w14:textId="77777777" w:rsidR="002C73C4" w:rsidRPr="00D47FDE" w:rsidRDefault="002C73C4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A586F" w14:textId="59003CFA" w:rsidR="002C73C4" w:rsidRPr="00D47FDE" w:rsidRDefault="002C73C4" w:rsidP="004F2106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47FDE">
              <w:rPr>
                <w:rFonts w:eastAsia="Arial Unicode MS" w:cs="Arial"/>
                <w:szCs w:val="18"/>
                <w:lang w:val="en-US" w:eastAsia="ar-SA"/>
              </w:rPr>
              <w:t>Revision of S1-250258.</w:t>
            </w:r>
          </w:p>
        </w:tc>
      </w:tr>
      <w:tr w:rsidR="004F2106" w:rsidRPr="002B5B90" w14:paraId="5B15801B" w14:textId="77777777" w:rsidTr="00D47FD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F6B859" w14:textId="2C93B939" w:rsidR="004F2106" w:rsidRPr="002C73C4" w:rsidRDefault="004F2106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C73C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0B12F7" w14:textId="6C8870EF" w:rsidR="004F2106" w:rsidRPr="002C73C4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hyperlink r:id="rId91" w:history="1">
              <w:r w:rsidRPr="002C73C4">
                <w:rPr>
                  <w:rStyle w:val="Hyperlink"/>
                  <w:rFonts w:cs="Arial"/>
                  <w:color w:val="auto"/>
                  <w:lang w:val="fr-FR"/>
                </w:rPr>
                <w:t>S1-250269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E33F09" w14:textId="506245EA" w:rsidR="004F2106" w:rsidRPr="002C73C4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2C73C4">
              <w:rPr>
                <w:lang w:val="fr-FR"/>
              </w:rPr>
              <w:t xml:space="preserve">Ericsson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F603AD" w14:textId="54F811B1" w:rsidR="004F2106" w:rsidRPr="002C73C4" w:rsidRDefault="004F2106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2C73C4">
              <w:rPr>
                <w:lang w:val="fr-FR"/>
              </w:rPr>
              <w:t>Use case on Mixed Reality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F7EF4C" w14:textId="586E2F0D" w:rsidR="004F2106" w:rsidRPr="002C73C4" w:rsidRDefault="002C73C4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2C73C4">
              <w:rPr>
                <w:rFonts w:eastAsia="Times New Roman" w:cs="Arial"/>
                <w:szCs w:val="18"/>
                <w:lang w:val="en-US" w:eastAsia="ar-SA"/>
              </w:rPr>
              <w:t>Revised to S1-250680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A3FC5F" w14:textId="77777777" w:rsidR="004F2106" w:rsidRPr="002C73C4" w:rsidRDefault="004F2106" w:rsidP="004F2106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2C73C4" w:rsidRPr="002B5B90" w14:paraId="4FCA1B0C" w14:textId="77777777" w:rsidTr="00D47FD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8A7C3" w14:textId="0F95586F" w:rsidR="002C73C4" w:rsidRPr="00D47FDE" w:rsidRDefault="002C73C4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7FD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8A015" w14:textId="1578CFDC" w:rsidR="002C73C4" w:rsidRPr="00D47FDE" w:rsidRDefault="002C73C4" w:rsidP="004F2106">
            <w:pPr>
              <w:snapToGrid w:val="0"/>
              <w:spacing w:after="0" w:line="240" w:lineRule="auto"/>
            </w:pPr>
            <w:hyperlink r:id="rId92" w:history="1">
              <w:r w:rsidRPr="00D47FDE">
                <w:rPr>
                  <w:rStyle w:val="Hyperlink"/>
                  <w:rFonts w:cs="Arial"/>
                  <w:color w:val="auto"/>
                </w:rPr>
                <w:t>S1-250680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220F8" w14:textId="1C109E0E" w:rsidR="002C73C4" w:rsidRPr="00D47FDE" w:rsidRDefault="002C73C4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D47FDE">
              <w:rPr>
                <w:lang w:val="fr-FR"/>
              </w:rPr>
              <w:t xml:space="preserve">Ericsson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78DAF" w14:textId="448C4CB6" w:rsidR="002C73C4" w:rsidRPr="00D47FDE" w:rsidRDefault="002C73C4" w:rsidP="004F2106">
            <w:pPr>
              <w:snapToGrid w:val="0"/>
              <w:spacing w:after="0" w:line="240" w:lineRule="auto"/>
              <w:rPr>
                <w:lang w:val="fr-FR"/>
              </w:rPr>
            </w:pPr>
            <w:r w:rsidRPr="00D47FDE">
              <w:rPr>
                <w:lang w:val="fr-FR"/>
              </w:rPr>
              <w:t>Use case on Mixed Reality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31FE7" w14:textId="77777777" w:rsidR="002C73C4" w:rsidRPr="00D47FDE" w:rsidRDefault="002C73C4" w:rsidP="004F21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BDD01" w14:textId="177C713B" w:rsidR="002C73C4" w:rsidRPr="00D47FDE" w:rsidRDefault="002C73C4" w:rsidP="004F2106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47FDE">
              <w:rPr>
                <w:rFonts w:eastAsia="Arial Unicode MS" w:cs="Arial"/>
                <w:szCs w:val="18"/>
                <w:lang w:val="en-US" w:eastAsia="ar-SA"/>
              </w:rPr>
              <w:t>Revision of S1-250269.</w:t>
            </w:r>
          </w:p>
        </w:tc>
      </w:tr>
      <w:tr w:rsidR="00F90AE1" w:rsidRPr="00745D37" w14:paraId="567C3B14" w14:textId="77777777" w:rsidTr="00C95FA6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D78986C" w14:textId="77777777" w:rsidR="00F90AE1" w:rsidRPr="00E93093" w:rsidRDefault="00F90AE1" w:rsidP="00F90AE1">
            <w:pPr>
              <w:pStyle w:val="berschrift1"/>
              <w:rPr>
                <w:lang w:val="en-US"/>
              </w:rPr>
            </w:pPr>
            <w:bookmarkStart w:id="9" w:name="_Hlk150412794"/>
            <w:r w:rsidRPr="004E36F9">
              <w:t>Tdoc numbers NOT allocated during drafting session (admin purposes only)</w:t>
            </w:r>
          </w:p>
        </w:tc>
      </w:tr>
      <w:tr w:rsidR="00DA2F79" w:rsidRPr="00B209E2" w14:paraId="73BD7EAF" w14:textId="77777777" w:rsidTr="00AE7E5A">
        <w:trPr>
          <w:trHeight w:val="141"/>
        </w:trPr>
        <w:tc>
          <w:tcPr>
            <w:tcW w:w="144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A80D8" w14:textId="10E4C36D" w:rsidR="00DA2F79" w:rsidRPr="00B209E2" w:rsidRDefault="00DA2F79" w:rsidP="00C95FA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Times New Roman"/>
                <w:szCs w:val="18"/>
                <w:lang w:val="fr-FR" w:eastAsia="ar-SA"/>
              </w:rPr>
              <w:t>250691-250699 are not allocated</w:t>
            </w:r>
          </w:p>
        </w:tc>
      </w:tr>
      <w:tr w:rsidR="00F90AE1" w:rsidRPr="00B209E2" w14:paraId="0EB4BD86" w14:textId="77777777" w:rsidTr="00C95FA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203D3" w14:textId="77777777" w:rsidR="00F90AE1" w:rsidRPr="00B209E2" w:rsidRDefault="00F90AE1" w:rsidP="00C95F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98B99" w14:textId="77777777" w:rsidR="00F90AE1" w:rsidRPr="00B209E2" w:rsidRDefault="00F90AE1" w:rsidP="00C95FA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D2D2D" w14:textId="77777777" w:rsidR="00F90AE1" w:rsidRPr="00B209E2" w:rsidRDefault="00F90AE1" w:rsidP="00C95FA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ABA7D" w14:textId="77777777" w:rsidR="00F90AE1" w:rsidRPr="00B209E2" w:rsidRDefault="00F90AE1" w:rsidP="00C95FA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12E85" w14:textId="77777777" w:rsidR="00F90AE1" w:rsidRPr="00B209E2" w:rsidRDefault="00F90AE1" w:rsidP="00C95F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26761" w14:textId="77777777" w:rsidR="00F90AE1" w:rsidRPr="00B209E2" w:rsidRDefault="00F90AE1" w:rsidP="00C95FA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F90AE1" w:rsidRPr="00B209E2" w14:paraId="4BD4F90A" w14:textId="77777777" w:rsidTr="00C95FA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76385" w14:textId="77777777" w:rsidR="00F90AE1" w:rsidRPr="00B209E2" w:rsidRDefault="00F90AE1" w:rsidP="00C95F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1B4BD" w14:textId="77777777" w:rsidR="00F90AE1" w:rsidRPr="00B209E2" w:rsidRDefault="00F90AE1" w:rsidP="00C95FA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FA52E" w14:textId="77777777" w:rsidR="00F90AE1" w:rsidRPr="00B209E2" w:rsidRDefault="00F90AE1" w:rsidP="00C95FA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0AC7A" w14:textId="77777777" w:rsidR="00F90AE1" w:rsidRPr="00B209E2" w:rsidRDefault="00F90AE1" w:rsidP="00C95FA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5AB32" w14:textId="77777777" w:rsidR="00F90AE1" w:rsidRPr="00B209E2" w:rsidRDefault="00F90AE1" w:rsidP="00C95F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58610" w14:textId="77777777" w:rsidR="00F90AE1" w:rsidRPr="00B209E2" w:rsidRDefault="00F90AE1" w:rsidP="00C95FA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F90AE1" w:rsidRPr="00B209E2" w14:paraId="6B8CE16A" w14:textId="77777777" w:rsidTr="00C95FA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2DDAF" w14:textId="77777777" w:rsidR="00F90AE1" w:rsidRPr="00B209E2" w:rsidRDefault="00F90AE1" w:rsidP="00C95F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F4F61" w14:textId="77777777" w:rsidR="00F90AE1" w:rsidRPr="00B209E2" w:rsidRDefault="00F90AE1" w:rsidP="00C95FA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4F6AE" w14:textId="77777777" w:rsidR="00F90AE1" w:rsidRPr="00B209E2" w:rsidRDefault="00F90AE1" w:rsidP="00C95FA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86520" w14:textId="77777777" w:rsidR="00F90AE1" w:rsidRPr="00B209E2" w:rsidRDefault="00F90AE1" w:rsidP="00C95FA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C5663" w14:textId="77777777" w:rsidR="00F90AE1" w:rsidRPr="00B209E2" w:rsidRDefault="00F90AE1" w:rsidP="00C95F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B0508" w14:textId="77777777" w:rsidR="00F90AE1" w:rsidRPr="00B209E2" w:rsidRDefault="00F90AE1" w:rsidP="00C95FA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F90AE1" w:rsidRPr="00B209E2" w14:paraId="41D2AB4A" w14:textId="77777777" w:rsidTr="00C95FA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093B9" w14:textId="77777777" w:rsidR="00F90AE1" w:rsidRPr="00B209E2" w:rsidRDefault="00F90AE1" w:rsidP="00C95F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FEF8F" w14:textId="77777777" w:rsidR="00F90AE1" w:rsidRPr="00B209E2" w:rsidRDefault="00F90AE1" w:rsidP="00C95FA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60223" w14:textId="77777777" w:rsidR="00F90AE1" w:rsidRPr="00B209E2" w:rsidRDefault="00F90AE1" w:rsidP="00C95FA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CD39A" w14:textId="77777777" w:rsidR="00F90AE1" w:rsidRPr="00B209E2" w:rsidRDefault="00F90AE1" w:rsidP="00C95FA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EA172" w14:textId="77777777" w:rsidR="00F90AE1" w:rsidRPr="00B209E2" w:rsidRDefault="00F90AE1" w:rsidP="00C95F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47ED6" w14:textId="77777777" w:rsidR="00F90AE1" w:rsidRPr="00B209E2" w:rsidRDefault="00F90AE1" w:rsidP="00C95FA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F90AE1" w:rsidRPr="00B209E2" w14:paraId="39AA45DA" w14:textId="77777777" w:rsidTr="00C95FA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1FDAA" w14:textId="77777777" w:rsidR="00F90AE1" w:rsidRPr="00B209E2" w:rsidRDefault="00F90AE1" w:rsidP="00C95F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D3D0C" w14:textId="77777777" w:rsidR="00F90AE1" w:rsidRPr="00B209E2" w:rsidRDefault="00F90AE1" w:rsidP="00C95FA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BCA79" w14:textId="77777777" w:rsidR="00F90AE1" w:rsidRPr="00B209E2" w:rsidRDefault="00F90AE1" w:rsidP="00C95FA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39158" w14:textId="77777777" w:rsidR="00F90AE1" w:rsidRPr="00B209E2" w:rsidRDefault="00F90AE1" w:rsidP="00C95FA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BD3E1" w14:textId="77777777" w:rsidR="00F90AE1" w:rsidRPr="00B209E2" w:rsidRDefault="00F90AE1" w:rsidP="00C95F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C42C4" w14:textId="77777777" w:rsidR="00F90AE1" w:rsidRPr="00B209E2" w:rsidRDefault="00F90AE1" w:rsidP="00C95FA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F90AE1" w:rsidRPr="00745D37" w14:paraId="2F649211" w14:textId="77777777" w:rsidTr="00C95FA6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4467E35" w14:textId="77777777" w:rsidR="00F90AE1" w:rsidRPr="00745D37" w:rsidRDefault="00F90AE1" w:rsidP="00F90AE1">
            <w:pPr>
              <w:pStyle w:val="berschrift1"/>
              <w:rPr>
                <w:lang w:val="en-US"/>
              </w:rPr>
            </w:pPr>
            <w:r>
              <w:t>Summary of drafting session</w:t>
            </w:r>
          </w:p>
        </w:tc>
      </w:tr>
      <w:tr w:rsidR="00F90AE1" w:rsidRPr="00AA7BD2" w14:paraId="440E7599" w14:textId="77777777" w:rsidTr="00C95FA6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04475B6" w14:textId="77777777" w:rsidR="00F90AE1" w:rsidRDefault="00F90AE1" w:rsidP="00C95FA6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14:paraId="1D64914C" w14:textId="74B33997" w:rsidR="00F90AE1" w:rsidRPr="00894FB0" w:rsidRDefault="00F90AE1" w:rsidP="00C95FA6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</w:p>
          <w:p w14:paraId="3626E3B5" w14:textId="747B2783" w:rsidR="00F90AE1" w:rsidRDefault="00F90AE1" w:rsidP="00C95FA6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 w:rsidR="006722E5">
              <w:rPr>
                <w:rFonts w:eastAsia="Arial Unicode MS" w:cs="Arial"/>
                <w:i/>
                <w:szCs w:val="18"/>
                <w:lang w:eastAsia="ko-KR"/>
              </w:rPr>
              <w:t>6 noted documents</w:t>
            </w:r>
          </w:p>
          <w:p w14:paraId="0CFA5B18" w14:textId="7D92E46D" w:rsidR="00F90AE1" w:rsidRDefault="006722E5" w:rsidP="00C95FA6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5 agreed documents (</w:t>
            </w:r>
            <w:r w:rsidR="00B07D40">
              <w:rPr>
                <w:rFonts w:eastAsia="Arial Unicode MS" w:cs="Arial"/>
                <w:i/>
                <w:szCs w:val="18"/>
              </w:rPr>
              <w:t>I</w:t>
            </w:r>
            <w:r>
              <w:rPr>
                <w:rFonts w:eastAsia="Arial Unicode MS" w:cs="Arial"/>
                <w:i/>
                <w:szCs w:val="18"/>
              </w:rPr>
              <w:t>SAC only)</w:t>
            </w:r>
          </w:p>
          <w:p w14:paraId="09A82A51" w14:textId="522C33FF" w:rsidR="00E92269" w:rsidRPr="00894FB0" w:rsidRDefault="00E92269" w:rsidP="00C95FA6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22 open documents</w:t>
            </w:r>
          </w:p>
          <w:p w14:paraId="7B854E01" w14:textId="77777777" w:rsidR="00F90AE1" w:rsidRPr="00AA7BD2" w:rsidRDefault="00F90AE1" w:rsidP="00C95FA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bookmarkEnd w:id="9"/>
      <w:tr w:rsidR="00F90AE1" w:rsidRPr="00B04844" w14:paraId="2CCBAFA2" w14:textId="77777777" w:rsidTr="00C95FA6">
        <w:trPr>
          <w:trHeight w:val="141"/>
        </w:trPr>
        <w:tc>
          <w:tcPr>
            <w:tcW w:w="14426" w:type="dxa"/>
            <w:gridSpan w:val="7"/>
            <w:shd w:val="clear" w:color="auto" w:fill="F2F2F2"/>
          </w:tcPr>
          <w:p w14:paraId="79C24486" w14:textId="77777777" w:rsidR="00F90AE1" w:rsidRPr="00F45489" w:rsidRDefault="00F90AE1" w:rsidP="00F90AE1">
            <w:pPr>
              <w:pStyle w:val="berschrift1"/>
            </w:pPr>
            <w:r w:rsidRPr="00F45489">
              <w:t>Close</w:t>
            </w:r>
          </w:p>
        </w:tc>
      </w:tr>
    </w:tbl>
    <w:p w14:paraId="2ECE7086" w14:textId="77777777" w:rsidR="007F07EB" w:rsidRDefault="007F07EB" w:rsidP="002567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15799" w14:textId="77777777" w:rsidR="00D93B26" w:rsidRDefault="00D93B26" w:rsidP="002E015E">
      <w:pPr>
        <w:spacing w:after="0" w:line="240" w:lineRule="auto"/>
      </w:pPr>
      <w:r>
        <w:separator/>
      </w:r>
    </w:p>
  </w:endnote>
  <w:endnote w:type="continuationSeparator" w:id="0">
    <w:p w14:paraId="73283786" w14:textId="77777777" w:rsidR="00D93B26" w:rsidRDefault="00D93B26" w:rsidP="002E015E">
      <w:pPr>
        <w:spacing w:after="0" w:line="240" w:lineRule="auto"/>
      </w:pPr>
      <w:r>
        <w:continuationSeparator/>
      </w:r>
    </w:p>
  </w:endnote>
  <w:endnote w:type="continuationNotice" w:id="1">
    <w:p w14:paraId="0378C181" w14:textId="77777777" w:rsidR="00D93B26" w:rsidRDefault="00D93B2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42F79" w14:textId="77777777" w:rsidR="00D93B26" w:rsidRDefault="00D93B26" w:rsidP="002E015E">
      <w:pPr>
        <w:spacing w:after="0" w:line="240" w:lineRule="auto"/>
      </w:pPr>
      <w:r>
        <w:separator/>
      </w:r>
    </w:p>
  </w:footnote>
  <w:footnote w:type="continuationSeparator" w:id="0">
    <w:p w14:paraId="71670CFA" w14:textId="77777777" w:rsidR="00D93B26" w:rsidRDefault="00D93B26" w:rsidP="002E015E">
      <w:pPr>
        <w:spacing w:after="0" w:line="240" w:lineRule="auto"/>
      </w:pPr>
      <w:r>
        <w:continuationSeparator/>
      </w:r>
    </w:p>
  </w:footnote>
  <w:footnote w:type="continuationNotice" w:id="1">
    <w:p w14:paraId="0819E9AA" w14:textId="77777777" w:rsidR="00D93B26" w:rsidRDefault="00D93B2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0952F256"/>
    <w:lvl w:ilvl="0">
      <w:start w:val="1"/>
      <w:numFmt w:val="decimal"/>
      <w:pStyle w:val="berschrift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7703EE"/>
    <w:multiLevelType w:val="hybridMultilevel"/>
    <w:tmpl w:val="FA96E990"/>
    <w:lvl w:ilvl="0" w:tplc="C53C3CE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BB4023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E1644DF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3B6CE7E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1428A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4750382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6" w:tplc="C64A7DA0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7" w:tplc="0114C5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97BA6A2A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487238">
    <w:abstractNumId w:val="7"/>
    <w:lvlOverride w:ilvl="0">
      <w:startOverride w:val="1"/>
    </w:lvlOverride>
  </w:num>
  <w:num w:numId="2" w16cid:durableId="1914848129">
    <w:abstractNumId w:val="6"/>
  </w:num>
  <w:num w:numId="3" w16cid:durableId="1388454405">
    <w:abstractNumId w:val="5"/>
  </w:num>
  <w:num w:numId="4" w16cid:durableId="2106608233">
    <w:abstractNumId w:val="4"/>
  </w:num>
  <w:num w:numId="5" w16cid:durableId="1723359493">
    <w:abstractNumId w:val="3"/>
    <w:lvlOverride w:ilvl="0">
      <w:startOverride w:val="1"/>
    </w:lvlOverride>
  </w:num>
  <w:num w:numId="6" w16cid:durableId="1668629244">
    <w:abstractNumId w:val="2"/>
    <w:lvlOverride w:ilvl="0">
      <w:startOverride w:val="1"/>
    </w:lvlOverride>
  </w:num>
  <w:num w:numId="7" w16cid:durableId="1817524738">
    <w:abstractNumId w:val="1"/>
    <w:lvlOverride w:ilvl="0">
      <w:startOverride w:val="1"/>
    </w:lvlOverride>
  </w:num>
  <w:num w:numId="8" w16cid:durableId="993993154">
    <w:abstractNumId w:val="0"/>
    <w:lvlOverride w:ilvl="0">
      <w:startOverride w:val="1"/>
    </w:lvlOverride>
  </w:num>
  <w:num w:numId="9" w16cid:durableId="1347555068">
    <w:abstractNumId w:val="15"/>
  </w:num>
  <w:num w:numId="10" w16cid:durableId="1184980164">
    <w:abstractNumId w:val="13"/>
  </w:num>
  <w:num w:numId="11" w16cid:durableId="1822036135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1829736">
    <w:abstractNumId w:val="8"/>
  </w:num>
  <w:num w:numId="13" w16cid:durableId="653992084">
    <w:abstractNumId w:val="14"/>
  </w:num>
  <w:num w:numId="14" w16cid:durableId="1800492571">
    <w:abstractNumId w:val="17"/>
  </w:num>
  <w:num w:numId="15" w16cid:durableId="1749884749">
    <w:abstractNumId w:val="16"/>
  </w:num>
  <w:num w:numId="16" w16cid:durableId="1985740967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2455925">
    <w:abstractNumId w:val="12"/>
  </w:num>
  <w:num w:numId="18" w16cid:durableId="1548108975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1957"/>
    <w:rsid w:val="00002095"/>
    <w:rsid w:val="00002A7C"/>
    <w:rsid w:val="00002B24"/>
    <w:rsid w:val="00002C6E"/>
    <w:rsid w:val="00002EC3"/>
    <w:rsid w:val="0000335D"/>
    <w:rsid w:val="0000373E"/>
    <w:rsid w:val="000038A5"/>
    <w:rsid w:val="0000437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1872"/>
    <w:rsid w:val="00031905"/>
    <w:rsid w:val="0003251C"/>
    <w:rsid w:val="00033433"/>
    <w:rsid w:val="00033B50"/>
    <w:rsid w:val="000343B6"/>
    <w:rsid w:val="000347BA"/>
    <w:rsid w:val="000349E9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EB7"/>
    <w:rsid w:val="00040FF1"/>
    <w:rsid w:val="00041335"/>
    <w:rsid w:val="000415D9"/>
    <w:rsid w:val="00041D6C"/>
    <w:rsid w:val="000420C7"/>
    <w:rsid w:val="00042B71"/>
    <w:rsid w:val="00042BC1"/>
    <w:rsid w:val="00042C35"/>
    <w:rsid w:val="00042CAC"/>
    <w:rsid w:val="00042F6D"/>
    <w:rsid w:val="00043663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0D6"/>
    <w:rsid w:val="00047871"/>
    <w:rsid w:val="0004788C"/>
    <w:rsid w:val="00050A1F"/>
    <w:rsid w:val="00050F83"/>
    <w:rsid w:val="00052064"/>
    <w:rsid w:val="000527C7"/>
    <w:rsid w:val="00053527"/>
    <w:rsid w:val="00053D74"/>
    <w:rsid w:val="000548B7"/>
    <w:rsid w:val="0005527C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4E9"/>
    <w:rsid w:val="000606FD"/>
    <w:rsid w:val="0006090D"/>
    <w:rsid w:val="00060D3A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3551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2C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4BF5"/>
    <w:rsid w:val="00085435"/>
    <w:rsid w:val="00085677"/>
    <w:rsid w:val="00085861"/>
    <w:rsid w:val="00085D73"/>
    <w:rsid w:val="000861C7"/>
    <w:rsid w:val="00086672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0F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8DF"/>
    <w:rsid w:val="00097B41"/>
    <w:rsid w:val="00097E76"/>
    <w:rsid w:val="000A135B"/>
    <w:rsid w:val="000A1683"/>
    <w:rsid w:val="000A19DB"/>
    <w:rsid w:val="000A2796"/>
    <w:rsid w:val="000A2A34"/>
    <w:rsid w:val="000A2BEC"/>
    <w:rsid w:val="000A2FCF"/>
    <w:rsid w:val="000A3304"/>
    <w:rsid w:val="000A405C"/>
    <w:rsid w:val="000A4138"/>
    <w:rsid w:val="000A51F5"/>
    <w:rsid w:val="000A5CAD"/>
    <w:rsid w:val="000A62A1"/>
    <w:rsid w:val="000A638F"/>
    <w:rsid w:val="000A75CD"/>
    <w:rsid w:val="000A78BF"/>
    <w:rsid w:val="000A7AF4"/>
    <w:rsid w:val="000B02A3"/>
    <w:rsid w:val="000B04FF"/>
    <w:rsid w:val="000B07F2"/>
    <w:rsid w:val="000B0F2B"/>
    <w:rsid w:val="000B1C8C"/>
    <w:rsid w:val="000B2ABF"/>
    <w:rsid w:val="000B3063"/>
    <w:rsid w:val="000B3677"/>
    <w:rsid w:val="000B384B"/>
    <w:rsid w:val="000B4353"/>
    <w:rsid w:val="000B4D09"/>
    <w:rsid w:val="000B4D89"/>
    <w:rsid w:val="000B52D5"/>
    <w:rsid w:val="000B55BC"/>
    <w:rsid w:val="000B569A"/>
    <w:rsid w:val="000B570C"/>
    <w:rsid w:val="000B6999"/>
    <w:rsid w:val="000B6F76"/>
    <w:rsid w:val="000B7247"/>
    <w:rsid w:val="000C076F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746"/>
    <w:rsid w:val="000C629C"/>
    <w:rsid w:val="000C64DE"/>
    <w:rsid w:val="000C66BF"/>
    <w:rsid w:val="000C6AF0"/>
    <w:rsid w:val="000C7FB5"/>
    <w:rsid w:val="000D031C"/>
    <w:rsid w:val="000D0837"/>
    <w:rsid w:val="000D0AB8"/>
    <w:rsid w:val="000D141C"/>
    <w:rsid w:val="000D1653"/>
    <w:rsid w:val="000D1D9F"/>
    <w:rsid w:val="000D2677"/>
    <w:rsid w:val="000D27DE"/>
    <w:rsid w:val="000D2CFF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4AF"/>
    <w:rsid w:val="000E08D8"/>
    <w:rsid w:val="000E0DA0"/>
    <w:rsid w:val="000E105A"/>
    <w:rsid w:val="000E155A"/>
    <w:rsid w:val="000E164A"/>
    <w:rsid w:val="000E1806"/>
    <w:rsid w:val="000E1F48"/>
    <w:rsid w:val="000E2CEF"/>
    <w:rsid w:val="000E2EA7"/>
    <w:rsid w:val="000E30C4"/>
    <w:rsid w:val="000E35B5"/>
    <w:rsid w:val="000E41B9"/>
    <w:rsid w:val="000E43AD"/>
    <w:rsid w:val="000E484B"/>
    <w:rsid w:val="000E495C"/>
    <w:rsid w:val="000E510D"/>
    <w:rsid w:val="000E5576"/>
    <w:rsid w:val="000E5D36"/>
    <w:rsid w:val="000E671C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C20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2DE"/>
    <w:rsid w:val="001105AC"/>
    <w:rsid w:val="001107CF"/>
    <w:rsid w:val="00111BB8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AB1"/>
    <w:rsid w:val="00122CB5"/>
    <w:rsid w:val="00122D03"/>
    <w:rsid w:val="00122DDC"/>
    <w:rsid w:val="00122E28"/>
    <w:rsid w:val="00123E92"/>
    <w:rsid w:val="00124CB1"/>
    <w:rsid w:val="00124E3C"/>
    <w:rsid w:val="001251DB"/>
    <w:rsid w:val="00125702"/>
    <w:rsid w:val="001261C9"/>
    <w:rsid w:val="0012732F"/>
    <w:rsid w:val="001276EC"/>
    <w:rsid w:val="00127901"/>
    <w:rsid w:val="00130E6A"/>
    <w:rsid w:val="00130EDE"/>
    <w:rsid w:val="0013241F"/>
    <w:rsid w:val="00132467"/>
    <w:rsid w:val="0013246A"/>
    <w:rsid w:val="00132955"/>
    <w:rsid w:val="00134744"/>
    <w:rsid w:val="00135CF0"/>
    <w:rsid w:val="00136607"/>
    <w:rsid w:val="0013675D"/>
    <w:rsid w:val="00136C27"/>
    <w:rsid w:val="00137177"/>
    <w:rsid w:val="0013726E"/>
    <w:rsid w:val="00137865"/>
    <w:rsid w:val="00140106"/>
    <w:rsid w:val="001409B8"/>
    <w:rsid w:val="001424EA"/>
    <w:rsid w:val="0014256F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6F73"/>
    <w:rsid w:val="001574A1"/>
    <w:rsid w:val="001574E4"/>
    <w:rsid w:val="00157764"/>
    <w:rsid w:val="001600A2"/>
    <w:rsid w:val="00160AC8"/>
    <w:rsid w:val="00160F0E"/>
    <w:rsid w:val="00162C1C"/>
    <w:rsid w:val="00162E90"/>
    <w:rsid w:val="00163A2A"/>
    <w:rsid w:val="00163AB2"/>
    <w:rsid w:val="00164162"/>
    <w:rsid w:val="00164344"/>
    <w:rsid w:val="001644D2"/>
    <w:rsid w:val="00165345"/>
    <w:rsid w:val="00165A52"/>
    <w:rsid w:val="00165E0B"/>
    <w:rsid w:val="00165F5B"/>
    <w:rsid w:val="0016672E"/>
    <w:rsid w:val="00166AC0"/>
    <w:rsid w:val="00166C97"/>
    <w:rsid w:val="00166FDC"/>
    <w:rsid w:val="0016707D"/>
    <w:rsid w:val="0016769B"/>
    <w:rsid w:val="00167736"/>
    <w:rsid w:val="0016775E"/>
    <w:rsid w:val="00167812"/>
    <w:rsid w:val="001679AC"/>
    <w:rsid w:val="00167FD0"/>
    <w:rsid w:val="001706D2"/>
    <w:rsid w:val="00171C7C"/>
    <w:rsid w:val="00171EB9"/>
    <w:rsid w:val="00172A42"/>
    <w:rsid w:val="00172B1D"/>
    <w:rsid w:val="00172CB9"/>
    <w:rsid w:val="00172F72"/>
    <w:rsid w:val="00173B53"/>
    <w:rsid w:val="00174CEC"/>
    <w:rsid w:val="00175565"/>
    <w:rsid w:val="00175768"/>
    <w:rsid w:val="00175E67"/>
    <w:rsid w:val="00175F91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2E1D"/>
    <w:rsid w:val="001833DB"/>
    <w:rsid w:val="00183C0C"/>
    <w:rsid w:val="00183C9B"/>
    <w:rsid w:val="00184224"/>
    <w:rsid w:val="00184290"/>
    <w:rsid w:val="00185775"/>
    <w:rsid w:val="00185CBF"/>
    <w:rsid w:val="001860D5"/>
    <w:rsid w:val="0018673A"/>
    <w:rsid w:val="00190801"/>
    <w:rsid w:val="001910CF"/>
    <w:rsid w:val="00191341"/>
    <w:rsid w:val="0019168B"/>
    <w:rsid w:val="0019168C"/>
    <w:rsid w:val="00191694"/>
    <w:rsid w:val="001920F5"/>
    <w:rsid w:val="00192201"/>
    <w:rsid w:val="00192529"/>
    <w:rsid w:val="001926A6"/>
    <w:rsid w:val="00192805"/>
    <w:rsid w:val="001930B0"/>
    <w:rsid w:val="0019321C"/>
    <w:rsid w:val="00193326"/>
    <w:rsid w:val="001934A3"/>
    <w:rsid w:val="001939AF"/>
    <w:rsid w:val="00194820"/>
    <w:rsid w:val="00194B7D"/>
    <w:rsid w:val="00194E1C"/>
    <w:rsid w:val="001955EC"/>
    <w:rsid w:val="00195E0C"/>
    <w:rsid w:val="0019617A"/>
    <w:rsid w:val="00196600"/>
    <w:rsid w:val="0019679C"/>
    <w:rsid w:val="00197403"/>
    <w:rsid w:val="0019753E"/>
    <w:rsid w:val="00197B6B"/>
    <w:rsid w:val="001A00A3"/>
    <w:rsid w:val="001A0C42"/>
    <w:rsid w:val="001A0E02"/>
    <w:rsid w:val="001A19C5"/>
    <w:rsid w:val="001A19F9"/>
    <w:rsid w:val="001A22D4"/>
    <w:rsid w:val="001A22E9"/>
    <w:rsid w:val="001A246D"/>
    <w:rsid w:val="001A3398"/>
    <w:rsid w:val="001A388E"/>
    <w:rsid w:val="001A4210"/>
    <w:rsid w:val="001A4F3B"/>
    <w:rsid w:val="001A5ACC"/>
    <w:rsid w:val="001A5FF0"/>
    <w:rsid w:val="001A641A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89C"/>
    <w:rsid w:val="001B7FE3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27A"/>
    <w:rsid w:val="001C4876"/>
    <w:rsid w:val="001C4ACE"/>
    <w:rsid w:val="001C55D8"/>
    <w:rsid w:val="001C5845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2952"/>
    <w:rsid w:val="001D3ACC"/>
    <w:rsid w:val="001D4788"/>
    <w:rsid w:val="001D4C2C"/>
    <w:rsid w:val="001D4D06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6DA9"/>
    <w:rsid w:val="001D7518"/>
    <w:rsid w:val="001D7669"/>
    <w:rsid w:val="001D79A8"/>
    <w:rsid w:val="001E0598"/>
    <w:rsid w:val="001E07E8"/>
    <w:rsid w:val="001E0F32"/>
    <w:rsid w:val="001E0FC5"/>
    <w:rsid w:val="001E1278"/>
    <w:rsid w:val="001E1597"/>
    <w:rsid w:val="001E1B5D"/>
    <w:rsid w:val="001E1EF1"/>
    <w:rsid w:val="001E2448"/>
    <w:rsid w:val="001E2685"/>
    <w:rsid w:val="001E2904"/>
    <w:rsid w:val="001E2D27"/>
    <w:rsid w:val="001E39A5"/>
    <w:rsid w:val="001E3E0F"/>
    <w:rsid w:val="001E4D8C"/>
    <w:rsid w:val="001E4DDB"/>
    <w:rsid w:val="001E4EA2"/>
    <w:rsid w:val="001E4EC0"/>
    <w:rsid w:val="001E5278"/>
    <w:rsid w:val="001E54D4"/>
    <w:rsid w:val="001E54DC"/>
    <w:rsid w:val="001E5B25"/>
    <w:rsid w:val="001E5C57"/>
    <w:rsid w:val="001E69A0"/>
    <w:rsid w:val="001E69A1"/>
    <w:rsid w:val="001E6ED4"/>
    <w:rsid w:val="001E715A"/>
    <w:rsid w:val="001E7D0E"/>
    <w:rsid w:val="001E7FC4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1F7FFE"/>
    <w:rsid w:val="00200201"/>
    <w:rsid w:val="0020039E"/>
    <w:rsid w:val="0020052F"/>
    <w:rsid w:val="00201141"/>
    <w:rsid w:val="002011D3"/>
    <w:rsid w:val="0020137F"/>
    <w:rsid w:val="00201FD3"/>
    <w:rsid w:val="0020248E"/>
    <w:rsid w:val="002029C7"/>
    <w:rsid w:val="002031E7"/>
    <w:rsid w:val="0020328A"/>
    <w:rsid w:val="00203972"/>
    <w:rsid w:val="002042D0"/>
    <w:rsid w:val="00204347"/>
    <w:rsid w:val="0020434E"/>
    <w:rsid w:val="00204A2B"/>
    <w:rsid w:val="00204D9A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062"/>
    <w:rsid w:val="00216121"/>
    <w:rsid w:val="002164F7"/>
    <w:rsid w:val="00217E05"/>
    <w:rsid w:val="00217FF3"/>
    <w:rsid w:val="00220C8D"/>
    <w:rsid w:val="00220D34"/>
    <w:rsid w:val="00220E17"/>
    <w:rsid w:val="0022171D"/>
    <w:rsid w:val="002218CB"/>
    <w:rsid w:val="00221A12"/>
    <w:rsid w:val="00221CBC"/>
    <w:rsid w:val="002226FC"/>
    <w:rsid w:val="002230A2"/>
    <w:rsid w:val="00223B7D"/>
    <w:rsid w:val="00224A6A"/>
    <w:rsid w:val="00224C87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841"/>
    <w:rsid w:val="00244869"/>
    <w:rsid w:val="00244A36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541"/>
    <w:rsid w:val="00250CDE"/>
    <w:rsid w:val="00251590"/>
    <w:rsid w:val="00251AE9"/>
    <w:rsid w:val="00253551"/>
    <w:rsid w:val="0025366A"/>
    <w:rsid w:val="002536D1"/>
    <w:rsid w:val="00253A2A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67A9"/>
    <w:rsid w:val="0025732B"/>
    <w:rsid w:val="00257667"/>
    <w:rsid w:val="0026005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5B0E"/>
    <w:rsid w:val="00275BB3"/>
    <w:rsid w:val="0027612A"/>
    <w:rsid w:val="002777A7"/>
    <w:rsid w:val="0027795A"/>
    <w:rsid w:val="00277A17"/>
    <w:rsid w:val="0028085A"/>
    <w:rsid w:val="0028086D"/>
    <w:rsid w:val="00281043"/>
    <w:rsid w:val="0028172E"/>
    <w:rsid w:val="00281896"/>
    <w:rsid w:val="0028210B"/>
    <w:rsid w:val="00282374"/>
    <w:rsid w:val="002832D0"/>
    <w:rsid w:val="00283362"/>
    <w:rsid w:val="00283380"/>
    <w:rsid w:val="002833BF"/>
    <w:rsid w:val="0028374B"/>
    <w:rsid w:val="00283C4F"/>
    <w:rsid w:val="00283ED0"/>
    <w:rsid w:val="0028486D"/>
    <w:rsid w:val="00285C19"/>
    <w:rsid w:val="002867C3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2D"/>
    <w:rsid w:val="00290D90"/>
    <w:rsid w:val="00290FC7"/>
    <w:rsid w:val="0029104D"/>
    <w:rsid w:val="002916DF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3BE5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97E62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091"/>
    <w:rsid w:val="002A544D"/>
    <w:rsid w:val="002A55E3"/>
    <w:rsid w:val="002A5EE5"/>
    <w:rsid w:val="002A63FB"/>
    <w:rsid w:val="002A7406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0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A0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3C4"/>
    <w:rsid w:val="002C7A8E"/>
    <w:rsid w:val="002C7C33"/>
    <w:rsid w:val="002D03D0"/>
    <w:rsid w:val="002D0ADC"/>
    <w:rsid w:val="002D0D18"/>
    <w:rsid w:val="002D1302"/>
    <w:rsid w:val="002D1914"/>
    <w:rsid w:val="002D1B57"/>
    <w:rsid w:val="002D26C4"/>
    <w:rsid w:val="002D2BEA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2D7"/>
    <w:rsid w:val="002F43C3"/>
    <w:rsid w:val="002F44AF"/>
    <w:rsid w:val="002F455E"/>
    <w:rsid w:val="002F4F91"/>
    <w:rsid w:val="002F4FC9"/>
    <w:rsid w:val="002F5A51"/>
    <w:rsid w:val="002F6131"/>
    <w:rsid w:val="002F6811"/>
    <w:rsid w:val="002F6D66"/>
    <w:rsid w:val="00300203"/>
    <w:rsid w:val="00300258"/>
    <w:rsid w:val="0030093F"/>
    <w:rsid w:val="00300A16"/>
    <w:rsid w:val="00300C8D"/>
    <w:rsid w:val="0030128D"/>
    <w:rsid w:val="003020BA"/>
    <w:rsid w:val="0030255D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144"/>
    <w:rsid w:val="00307464"/>
    <w:rsid w:val="003074B4"/>
    <w:rsid w:val="00307631"/>
    <w:rsid w:val="00307666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33F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0A"/>
    <w:rsid w:val="00327160"/>
    <w:rsid w:val="003273E1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704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193"/>
    <w:rsid w:val="003505F4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3D4A"/>
    <w:rsid w:val="003541C8"/>
    <w:rsid w:val="003541EE"/>
    <w:rsid w:val="003545ED"/>
    <w:rsid w:val="0035504A"/>
    <w:rsid w:val="0035555A"/>
    <w:rsid w:val="00355CC6"/>
    <w:rsid w:val="00355D7A"/>
    <w:rsid w:val="00355EA2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7F5"/>
    <w:rsid w:val="00366B44"/>
    <w:rsid w:val="003671D5"/>
    <w:rsid w:val="003673F8"/>
    <w:rsid w:val="00367B9E"/>
    <w:rsid w:val="00367CC3"/>
    <w:rsid w:val="00367ED7"/>
    <w:rsid w:val="00370CE0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1DA4"/>
    <w:rsid w:val="00382078"/>
    <w:rsid w:val="003821B1"/>
    <w:rsid w:val="0038301C"/>
    <w:rsid w:val="003831D9"/>
    <w:rsid w:val="00383210"/>
    <w:rsid w:val="00383636"/>
    <w:rsid w:val="00383935"/>
    <w:rsid w:val="003844C2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BF7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68F"/>
    <w:rsid w:val="00394C4C"/>
    <w:rsid w:val="0039555E"/>
    <w:rsid w:val="00396218"/>
    <w:rsid w:val="003962DA"/>
    <w:rsid w:val="003966A0"/>
    <w:rsid w:val="0039685B"/>
    <w:rsid w:val="00396A48"/>
    <w:rsid w:val="00397036"/>
    <w:rsid w:val="00397583"/>
    <w:rsid w:val="003977F9"/>
    <w:rsid w:val="003978E1"/>
    <w:rsid w:val="00397F95"/>
    <w:rsid w:val="003A005E"/>
    <w:rsid w:val="003A0D6B"/>
    <w:rsid w:val="003A13B2"/>
    <w:rsid w:val="003A16BA"/>
    <w:rsid w:val="003A1AC6"/>
    <w:rsid w:val="003A1BCD"/>
    <w:rsid w:val="003A1CC1"/>
    <w:rsid w:val="003A1D12"/>
    <w:rsid w:val="003A2B8A"/>
    <w:rsid w:val="003A2C10"/>
    <w:rsid w:val="003A336B"/>
    <w:rsid w:val="003A3F93"/>
    <w:rsid w:val="003A42E9"/>
    <w:rsid w:val="003A43E1"/>
    <w:rsid w:val="003A45F0"/>
    <w:rsid w:val="003A4612"/>
    <w:rsid w:val="003A4744"/>
    <w:rsid w:val="003A4B55"/>
    <w:rsid w:val="003A4E18"/>
    <w:rsid w:val="003A63B5"/>
    <w:rsid w:val="003A6824"/>
    <w:rsid w:val="003A6CDF"/>
    <w:rsid w:val="003A6E6E"/>
    <w:rsid w:val="003A778F"/>
    <w:rsid w:val="003A7C78"/>
    <w:rsid w:val="003B037F"/>
    <w:rsid w:val="003B03E3"/>
    <w:rsid w:val="003B05FD"/>
    <w:rsid w:val="003B118B"/>
    <w:rsid w:val="003B1663"/>
    <w:rsid w:val="003B2304"/>
    <w:rsid w:val="003B265B"/>
    <w:rsid w:val="003B3E57"/>
    <w:rsid w:val="003B4121"/>
    <w:rsid w:val="003B416E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C13"/>
    <w:rsid w:val="003C1EB5"/>
    <w:rsid w:val="003C1EFF"/>
    <w:rsid w:val="003C1FC1"/>
    <w:rsid w:val="003C3860"/>
    <w:rsid w:val="003C39F4"/>
    <w:rsid w:val="003C3B06"/>
    <w:rsid w:val="003C3BB6"/>
    <w:rsid w:val="003C41C5"/>
    <w:rsid w:val="003C4E81"/>
    <w:rsid w:val="003C5548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82F"/>
    <w:rsid w:val="003D2987"/>
    <w:rsid w:val="003D2A61"/>
    <w:rsid w:val="003D2C79"/>
    <w:rsid w:val="003D32A1"/>
    <w:rsid w:val="003D3A90"/>
    <w:rsid w:val="003D3E8A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D7C83"/>
    <w:rsid w:val="003E09A1"/>
    <w:rsid w:val="003E0ED2"/>
    <w:rsid w:val="003E107A"/>
    <w:rsid w:val="003E1829"/>
    <w:rsid w:val="003E1A71"/>
    <w:rsid w:val="003E1CF2"/>
    <w:rsid w:val="003E230B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6981"/>
    <w:rsid w:val="004070E3"/>
    <w:rsid w:val="00407B02"/>
    <w:rsid w:val="00407F39"/>
    <w:rsid w:val="00407F47"/>
    <w:rsid w:val="00407FFC"/>
    <w:rsid w:val="004107BC"/>
    <w:rsid w:val="004108C6"/>
    <w:rsid w:val="00410C40"/>
    <w:rsid w:val="00410F20"/>
    <w:rsid w:val="00411004"/>
    <w:rsid w:val="00411066"/>
    <w:rsid w:val="00411430"/>
    <w:rsid w:val="00411C35"/>
    <w:rsid w:val="00411CEE"/>
    <w:rsid w:val="00412359"/>
    <w:rsid w:val="0041287C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06D"/>
    <w:rsid w:val="00416594"/>
    <w:rsid w:val="00416C9E"/>
    <w:rsid w:val="0041741F"/>
    <w:rsid w:val="00417B17"/>
    <w:rsid w:val="00420C51"/>
    <w:rsid w:val="00420E58"/>
    <w:rsid w:val="00420E68"/>
    <w:rsid w:val="00421719"/>
    <w:rsid w:val="0042180B"/>
    <w:rsid w:val="0042186D"/>
    <w:rsid w:val="00421974"/>
    <w:rsid w:val="00421A25"/>
    <w:rsid w:val="00421AC9"/>
    <w:rsid w:val="00421D7C"/>
    <w:rsid w:val="00421EEA"/>
    <w:rsid w:val="0042292C"/>
    <w:rsid w:val="00422ECB"/>
    <w:rsid w:val="00424916"/>
    <w:rsid w:val="00425C20"/>
    <w:rsid w:val="00425D84"/>
    <w:rsid w:val="00426237"/>
    <w:rsid w:val="004279A1"/>
    <w:rsid w:val="004304A7"/>
    <w:rsid w:val="004305F3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571C"/>
    <w:rsid w:val="0043687E"/>
    <w:rsid w:val="00436C6C"/>
    <w:rsid w:val="0043706B"/>
    <w:rsid w:val="00437768"/>
    <w:rsid w:val="00437ABC"/>
    <w:rsid w:val="00437BE9"/>
    <w:rsid w:val="00437D0F"/>
    <w:rsid w:val="00440C18"/>
    <w:rsid w:val="0044133E"/>
    <w:rsid w:val="00441941"/>
    <w:rsid w:val="004419CD"/>
    <w:rsid w:val="00441A0B"/>
    <w:rsid w:val="00441F87"/>
    <w:rsid w:val="004423D4"/>
    <w:rsid w:val="004424A8"/>
    <w:rsid w:val="00442FD0"/>
    <w:rsid w:val="00443554"/>
    <w:rsid w:val="0044424A"/>
    <w:rsid w:val="00444322"/>
    <w:rsid w:val="00444BF8"/>
    <w:rsid w:val="00444DCD"/>
    <w:rsid w:val="00444F13"/>
    <w:rsid w:val="0044536C"/>
    <w:rsid w:val="0044584F"/>
    <w:rsid w:val="00445A2E"/>
    <w:rsid w:val="00445DA9"/>
    <w:rsid w:val="00446082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421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DED"/>
    <w:rsid w:val="00456FA0"/>
    <w:rsid w:val="00457575"/>
    <w:rsid w:val="0045774A"/>
    <w:rsid w:val="00457802"/>
    <w:rsid w:val="0046085B"/>
    <w:rsid w:val="00461077"/>
    <w:rsid w:val="00461D1A"/>
    <w:rsid w:val="00461D67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A2E"/>
    <w:rsid w:val="00471B05"/>
    <w:rsid w:val="00471BC6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992"/>
    <w:rsid w:val="00476AFA"/>
    <w:rsid w:val="00476FB0"/>
    <w:rsid w:val="00477353"/>
    <w:rsid w:val="00477371"/>
    <w:rsid w:val="004773B1"/>
    <w:rsid w:val="004774CB"/>
    <w:rsid w:val="004776A4"/>
    <w:rsid w:val="00477B90"/>
    <w:rsid w:val="00477D96"/>
    <w:rsid w:val="0048072E"/>
    <w:rsid w:val="00480F43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9C1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BE4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1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44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0E8F"/>
    <w:rsid w:val="004B1474"/>
    <w:rsid w:val="004B1555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683"/>
    <w:rsid w:val="004C7D96"/>
    <w:rsid w:val="004D01A8"/>
    <w:rsid w:val="004D05EE"/>
    <w:rsid w:val="004D107A"/>
    <w:rsid w:val="004D118D"/>
    <w:rsid w:val="004D1623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4F2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3E58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0E1C"/>
    <w:rsid w:val="004F157A"/>
    <w:rsid w:val="004F1F38"/>
    <w:rsid w:val="004F2106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9C2"/>
    <w:rsid w:val="004F59E9"/>
    <w:rsid w:val="004F5B75"/>
    <w:rsid w:val="004F5D21"/>
    <w:rsid w:val="004F61A5"/>
    <w:rsid w:val="004F638F"/>
    <w:rsid w:val="004F6803"/>
    <w:rsid w:val="004F6DE8"/>
    <w:rsid w:val="004F7420"/>
    <w:rsid w:val="004F77C1"/>
    <w:rsid w:val="00500042"/>
    <w:rsid w:val="00500281"/>
    <w:rsid w:val="005005C9"/>
    <w:rsid w:val="005010C3"/>
    <w:rsid w:val="00501162"/>
    <w:rsid w:val="00501441"/>
    <w:rsid w:val="005024F1"/>
    <w:rsid w:val="00502843"/>
    <w:rsid w:val="005028C0"/>
    <w:rsid w:val="00502C95"/>
    <w:rsid w:val="00503B70"/>
    <w:rsid w:val="00503E9E"/>
    <w:rsid w:val="00504270"/>
    <w:rsid w:val="00504832"/>
    <w:rsid w:val="00504ADD"/>
    <w:rsid w:val="00505588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3006"/>
    <w:rsid w:val="00513378"/>
    <w:rsid w:val="005133A1"/>
    <w:rsid w:val="00513AAE"/>
    <w:rsid w:val="005145C5"/>
    <w:rsid w:val="00514715"/>
    <w:rsid w:val="00514AAC"/>
    <w:rsid w:val="00514B7E"/>
    <w:rsid w:val="00514F56"/>
    <w:rsid w:val="00515079"/>
    <w:rsid w:val="005153D9"/>
    <w:rsid w:val="00515B11"/>
    <w:rsid w:val="00515B39"/>
    <w:rsid w:val="00515E44"/>
    <w:rsid w:val="0051615E"/>
    <w:rsid w:val="00516411"/>
    <w:rsid w:val="00516A30"/>
    <w:rsid w:val="005174D7"/>
    <w:rsid w:val="0051782E"/>
    <w:rsid w:val="00517B0F"/>
    <w:rsid w:val="00517C64"/>
    <w:rsid w:val="00521B57"/>
    <w:rsid w:val="005227F7"/>
    <w:rsid w:val="005229C7"/>
    <w:rsid w:val="0052324C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D41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69D"/>
    <w:rsid w:val="00537A3A"/>
    <w:rsid w:val="005401ED"/>
    <w:rsid w:val="005402FE"/>
    <w:rsid w:val="00540A3E"/>
    <w:rsid w:val="00540A58"/>
    <w:rsid w:val="00540A85"/>
    <w:rsid w:val="00541045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3FFD"/>
    <w:rsid w:val="00544536"/>
    <w:rsid w:val="005448B3"/>
    <w:rsid w:val="00544A0D"/>
    <w:rsid w:val="00544B2B"/>
    <w:rsid w:val="00544F6D"/>
    <w:rsid w:val="0054528A"/>
    <w:rsid w:val="005456BC"/>
    <w:rsid w:val="00545849"/>
    <w:rsid w:val="005464E6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975"/>
    <w:rsid w:val="00553DC8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3F"/>
    <w:rsid w:val="00557CC2"/>
    <w:rsid w:val="00557F5C"/>
    <w:rsid w:val="0056017E"/>
    <w:rsid w:val="005602EF"/>
    <w:rsid w:val="00560418"/>
    <w:rsid w:val="00560AD0"/>
    <w:rsid w:val="005611B6"/>
    <w:rsid w:val="00561290"/>
    <w:rsid w:val="005614F8"/>
    <w:rsid w:val="0056161F"/>
    <w:rsid w:val="00561945"/>
    <w:rsid w:val="00561C79"/>
    <w:rsid w:val="00561C9F"/>
    <w:rsid w:val="00562B9B"/>
    <w:rsid w:val="00562C4E"/>
    <w:rsid w:val="005635C8"/>
    <w:rsid w:val="00564095"/>
    <w:rsid w:val="00564EEE"/>
    <w:rsid w:val="00565CBE"/>
    <w:rsid w:val="005668E1"/>
    <w:rsid w:val="00567BC6"/>
    <w:rsid w:val="00567DB4"/>
    <w:rsid w:val="00570128"/>
    <w:rsid w:val="0057037F"/>
    <w:rsid w:val="0057053F"/>
    <w:rsid w:val="00570DDD"/>
    <w:rsid w:val="0057153F"/>
    <w:rsid w:val="00571580"/>
    <w:rsid w:val="005715DA"/>
    <w:rsid w:val="0057165A"/>
    <w:rsid w:val="0057213A"/>
    <w:rsid w:val="00572158"/>
    <w:rsid w:val="005722FD"/>
    <w:rsid w:val="00572386"/>
    <w:rsid w:val="005724F1"/>
    <w:rsid w:val="005733D2"/>
    <w:rsid w:val="00574594"/>
    <w:rsid w:val="00574633"/>
    <w:rsid w:val="00574916"/>
    <w:rsid w:val="00574AED"/>
    <w:rsid w:val="00574B1D"/>
    <w:rsid w:val="00575270"/>
    <w:rsid w:val="0057546B"/>
    <w:rsid w:val="005767CB"/>
    <w:rsid w:val="00576996"/>
    <w:rsid w:val="00576A29"/>
    <w:rsid w:val="00576A31"/>
    <w:rsid w:val="005777B0"/>
    <w:rsid w:val="00577BCB"/>
    <w:rsid w:val="005805FC"/>
    <w:rsid w:val="005806A0"/>
    <w:rsid w:val="00580740"/>
    <w:rsid w:val="00580884"/>
    <w:rsid w:val="00581289"/>
    <w:rsid w:val="00581324"/>
    <w:rsid w:val="005817B8"/>
    <w:rsid w:val="00581CD3"/>
    <w:rsid w:val="005822F5"/>
    <w:rsid w:val="00583723"/>
    <w:rsid w:val="00583781"/>
    <w:rsid w:val="00583D24"/>
    <w:rsid w:val="00583E08"/>
    <w:rsid w:val="00583F0D"/>
    <w:rsid w:val="00583F8F"/>
    <w:rsid w:val="00583FCE"/>
    <w:rsid w:val="005840E3"/>
    <w:rsid w:val="0058422B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CBF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B3C"/>
    <w:rsid w:val="00592E8C"/>
    <w:rsid w:val="0059364F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118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BD5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711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137"/>
    <w:rsid w:val="005C22BC"/>
    <w:rsid w:val="005C3526"/>
    <w:rsid w:val="005C3729"/>
    <w:rsid w:val="005C3EBB"/>
    <w:rsid w:val="005C4147"/>
    <w:rsid w:val="005C446C"/>
    <w:rsid w:val="005C44DB"/>
    <w:rsid w:val="005C4A7A"/>
    <w:rsid w:val="005C6199"/>
    <w:rsid w:val="005C685E"/>
    <w:rsid w:val="005C6B9C"/>
    <w:rsid w:val="005C70AC"/>
    <w:rsid w:val="005C7407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D6437"/>
    <w:rsid w:val="005D7AF5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203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0A7E"/>
    <w:rsid w:val="005F14ED"/>
    <w:rsid w:val="005F175F"/>
    <w:rsid w:val="005F1B71"/>
    <w:rsid w:val="005F26C1"/>
    <w:rsid w:val="005F2AE9"/>
    <w:rsid w:val="005F2BF8"/>
    <w:rsid w:val="005F2CD4"/>
    <w:rsid w:val="005F2CFB"/>
    <w:rsid w:val="005F2DD4"/>
    <w:rsid w:val="005F3C73"/>
    <w:rsid w:val="005F3EF6"/>
    <w:rsid w:val="005F3F78"/>
    <w:rsid w:val="005F41F5"/>
    <w:rsid w:val="005F4816"/>
    <w:rsid w:val="005F4FCA"/>
    <w:rsid w:val="005F6195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3C5"/>
    <w:rsid w:val="00603466"/>
    <w:rsid w:val="0060346D"/>
    <w:rsid w:val="00603B89"/>
    <w:rsid w:val="006049CC"/>
    <w:rsid w:val="006052AC"/>
    <w:rsid w:val="00605723"/>
    <w:rsid w:val="00605B32"/>
    <w:rsid w:val="00605BEC"/>
    <w:rsid w:val="00606172"/>
    <w:rsid w:val="00606336"/>
    <w:rsid w:val="00606B29"/>
    <w:rsid w:val="00606F79"/>
    <w:rsid w:val="00606FB2"/>
    <w:rsid w:val="00607212"/>
    <w:rsid w:val="00607502"/>
    <w:rsid w:val="00607694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195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D3C"/>
    <w:rsid w:val="00625FC5"/>
    <w:rsid w:val="0062600D"/>
    <w:rsid w:val="006261FC"/>
    <w:rsid w:val="006264DC"/>
    <w:rsid w:val="00626790"/>
    <w:rsid w:val="006270AB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5FEA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28FA"/>
    <w:rsid w:val="006431A3"/>
    <w:rsid w:val="00643736"/>
    <w:rsid w:val="00643A81"/>
    <w:rsid w:val="006440DA"/>
    <w:rsid w:val="0064465F"/>
    <w:rsid w:val="00644AA5"/>
    <w:rsid w:val="00644F70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274"/>
    <w:rsid w:val="00657627"/>
    <w:rsid w:val="006614FC"/>
    <w:rsid w:val="00661B4C"/>
    <w:rsid w:val="00661DC5"/>
    <w:rsid w:val="00661ED0"/>
    <w:rsid w:val="00662705"/>
    <w:rsid w:val="00662A14"/>
    <w:rsid w:val="0066365C"/>
    <w:rsid w:val="00663866"/>
    <w:rsid w:val="00663D29"/>
    <w:rsid w:val="00664667"/>
    <w:rsid w:val="0066522E"/>
    <w:rsid w:val="00665817"/>
    <w:rsid w:val="00665A83"/>
    <w:rsid w:val="00665A85"/>
    <w:rsid w:val="00665D6F"/>
    <w:rsid w:val="00666121"/>
    <w:rsid w:val="0066636A"/>
    <w:rsid w:val="00666625"/>
    <w:rsid w:val="00666A1E"/>
    <w:rsid w:val="00666D4C"/>
    <w:rsid w:val="00666D7B"/>
    <w:rsid w:val="00666DE0"/>
    <w:rsid w:val="00667364"/>
    <w:rsid w:val="00667D7E"/>
    <w:rsid w:val="006705AA"/>
    <w:rsid w:val="00670951"/>
    <w:rsid w:val="00670B83"/>
    <w:rsid w:val="006716BC"/>
    <w:rsid w:val="00671E7E"/>
    <w:rsid w:val="006722CF"/>
    <w:rsid w:val="006722E5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2E1"/>
    <w:rsid w:val="006758FD"/>
    <w:rsid w:val="00675A41"/>
    <w:rsid w:val="006761FD"/>
    <w:rsid w:val="0067640E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BC3"/>
    <w:rsid w:val="00684D48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BA5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5F"/>
    <w:rsid w:val="00696D88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2C36"/>
    <w:rsid w:val="006A358A"/>
    <w:rsid w:val="006A3B5A"/>
    <w:rsid w:val="006A3EEF"/>
    <w:rsid w:val="006A40F8"/>
    <w:rsid w:val="006A4115"/>
    <w:rsid w:val="006A47B6"/>
    <w:rsid w:val="006A4E97"/>
    <w:rsid w:val="006A5031"/>
    <w:rsid w:val="006A5193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1E1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40E"/>
    <w:rsid w:val="006B7EDF"/>
    <w:rsid w:val="006C065B"/>
    <w:rsid w:val="006C0881"/>
    <w:rsid w:val="006C08B0"/>
    <w:rsid w:val="006C0A5C"/>
    <w:rsid w:val="006C1579"/>
    <w:rsid w:val="006C1A3F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5F9"/>
    <w:rsid w:val="006C679E"/>
    <w:rsid w:val="006C6A7C"/>
    <w:rsid w:val="006C6FAF"/>
    <w:rsid w:val="006C7E45"/>
    <w:rsid w:val="006C7E4B"/>
    <w:rsid w:val="006D02CD"/>
    <w:rsid w:val="006D0635"/>
    <w:rsid w:val="006D0D96"/>
    <w:rsid w:val="006D12FD"/>
    <w:rsid w:val="006D1381"/>
    <w:rsid w:val="006D13CE"/>
    <w:rsid w:val="006D13ED"/>
    <w:rsid w:val="006D1738"/>
    <w:rsid w:val="006D28DD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7DD"/>
    <w:rsid w:val="006E2A46"/>
    <w:rsid w:val="006E2C12"/>
    <w:rsid w:val="006E3197"/>
    <w:rsid w:val="006E38B7"/>
    <w:rsid w:val="006E3CDE"/>
    <w:rsid w:val="006E40B5"/>
    <w:rsid w:val="006E440B"/>
    <w:rsid w:val="006E461C"/>
    <w:rsid w:val="006E501A"/>
    <w:rsid w:val="006E53F8"/>
    <w:rsid w:val="006E57CC"/>
    <w:rsid w:val="006E5E19"/>
    <w:rsid w:val="006E67E2"/>
    <w:rsid w:val="006E6CB9"/>
    <w:rsid w:val="006E7015"/>
    <w:rsid w:val="006E741C"/>
    <w:rsid w:val="006E7908"/>
    <w:rsid w:val="006E7D1C"/>
    <w:rsid w:val="006F06DD"/>
    <w:rsid w:val="006F09BB"/>
    <w:rsid w:val="006F0C41"/>
    <w:rsid w:val="006F100F"/>
    <w:rsid w:val="006F10CA"/>
    <w:rsid w:val="006F1836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3"/>
    <w:rsid w:val="00702308"/>
    <w:rsid w:val="0070243E"/>
    <w:rsid w:val="0070253E"/>
    <w:rsid w:val="00702BC9"/>
    <w:rsid w:val="00703174"/>
    <w:rsid w:val="00703193"/>
    <w:rsid w:val="00703BF6"/>
    <w:rsid w:val="00703C1B"/>
    <w:rsid w:val="00704BE1"/>
    <w:rsid w:val="007058A1"/>
    <w:rsid w:val="00705964"/>
    <w:rsid w:val="00705B44"/>
    <w:rsid w:val="00705DF8"/>
    <w:rsid w:val="00705F7B"/>
    <w:rsid w:val="00705FDE"/>
    <w:rsid w:val="00706237"/>
    <w:rsid w:val="00706461"/>
    <w:rsid w:val="00706A65"/>
    <w:rsid w:val="007076A0"/>
    <w:rsid w:val="00707712"/>
    <w:rsid w:val="00707A56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3D29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349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380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245"/>
    <w:rsid w:val="00725497"/>
    <w:rsid w:val="007263A4"/>
    <w:rsid w:val="0072661F"/>
    <w:rsid w:val="00727C25"/>
    <w:rsid w:val="00730020"/>
    <w:rsid w:val="0073008F"/>
    <w:rsid w:val="00730417"/>
    <w:rsid w:val="007306E0"/>
    <w:rsid w:val="00731425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2FD"/>
    <w:rsid w:val="007347DF"/>
    <w:rsid w:val="007349D7"/>
    <w:rsid w:val="00734CF6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BBC"/>
    <w:rsid w:val="00741F3A"/>
    <w:rsid w:val="00742989"/>
    <w:rsid w:val="00742A7C"/>
    <w:rsid w:val="00742DDD"/>
    <w:rsid w:val="007439FF"/>
    <w:rsid w:val="00744151"/>
    <w:rsid w:val="007444A7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2B4"/>
    <w:rsid w:val="00750A61"/>
    <w:rsid w:val="00750D43"/>
    <w:rsid w:val="00750E38"/>
    <w:rsid w:val="007510C9"/>
    <w:rsid w:val="007511FC"/>
    <w:rsid w:val="00751AB5"/>
    <w:rsid w:val="00751B34"/>
    <w:rsid w:val="00751CA8"/>
    <w:rsid w:val="00752605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8E2"/>
    <w:rsid w:val="00756C03"/>
    <w:rsid w:val="00756C80"/>
    <w:rsid w:val="00756E0E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BDD"/>
    <w:rsid w:val="00766FDA"/>
    <w:rsid w:val="007670A1"/>
    <w:rsid w:val="007677E7"/>
    <w:rsid w:val="00767C30"/>
    <w:rsid w:val="007702E5"/>
    <w:rsid w:val="0077046D"/>
    <w:rsid w:val="007705A1"/>
    <w:rsid w:val="007707AE"/>
    <w:rsid w:val="00770E7D"/>
    <w:rsid w:val="0077152A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4C9F"/>
    <w:rsid w:val="00775208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15AF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183"/>
    <w:rsid w:val="0078652C"/>
    <w:rsid w:val="00786573"/>
    <w:rsid w:val="0078657F"/>
    <w:rsid w:val="0078661F"/>
    <w:rsid w:val="0078671D"/>
    <w:rsid w:val="0078675B"/>
    <w:rsid w:val="007867F6"/>
    <w:rsid w:val="00786AE2"/>
    <w:rsid w:val="00786ED4"/>
    <w:rsid w:val="007874EF"/>
    <w:rsid w:val="007911FD"/>
    <w:rsid w:val="007912F1"/>
    <w:rsid w:val="00791467"/>
    <w:rsid w:val="007919B8"/>
    <w:rsid w:val="00791F67"/>
    <w:rsid w:val="00792996"/>
    <w:rsid w:val="00792B52"/>
    <w:rsid w:val="00792C0F"/>
    <w:rsid w:val="00792F14"/>
    <w:rsid w:val="00793267"/>
    <w:rsid w:val="00793527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0DD"/>
    <w:rsid w:val="007B120B"/>
    <w:rsid w:val="007B1C61"/>
    <w:rsid w:val="007B1F89"/>
    <w:rsid w:val="007B2309"/>
    <w:rsid w:val="007B267C"/>
    <w:rsid w:val="007B28FD"/>
    <w:rsid w:val="007B3A43"/>
    <w:rsid w:val="007B41B0"/>
    <w:rsid w:val="007B4212"/>
    <w:rsid w:val="007B576C"/>
    <w:rsid w:val="007B60F7"/>
    <w:rsid w:val="007B6850"/>
    <w:rsid w:val="007B687E"/>
    <w:rsid w:val="007B6A90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241E"/>
    <w:rsid w:val="007C360C"/>
    <w:rsid w:val="007C3730"/>
    <w:rsid w:val="007C4A9D"/>
    <w:rsid w:val="007C4E1D"/>
    <w:rsid w:val="007C54EB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079"/>
    <w:rsid w:val="007D77F1"/>
    <w:rsid w:val="007D7B69"/>
    <w:rsid w:val="007D7FE3"/>
    <w:rsid w:val="007E00E3"/>
    <w:rsid w:val="007E05A3"/>
    <w:rsid w:val="007E0A17"/>
    <w:rsid w:val="007E10B6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2720"/>
    <w:rsid w:val="007F458B"/>
    <w:rsid w:val="007F48EE"/>
    <w:rsid w:val="007F5798"/>
    <w:rsid w:val="007F5872"/>
    <w:rsid w:val="007F63FE"/>
    <w:rsid w:val="007F6507"/>
    <w:rsid w:val="007F675D"/>
    <w:rsid w:val="007F68A1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9A3"/>
    <w:rsid w:val="00806C82"/>
    <w:rsid w:val="00806CD1"/>
    <w:rsid w:val="008071B9"/>
    <w:rsid w:val="00807483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28DC"/>
    <w:rsid w:val="00813664"/>
    <w:rsid w:val="00813826"/>
    <w:rsid w:val="00813856"/>
    <w:rsid w:val="00813A48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324"/>
    <w:rsid w:val="00820988"/>
    <w:rsid w:val="00820B56"/>
    <w:rsid w:val="00820B5E"/>
    <w:rsid w:val="00820FDA"/>
    <w:rsid w:val="008211E6"/>
    <w:rsid w:val="008211F2"/>
    <w:rsid w:val="008213A0"/>
    <w:rsid w:val="0082165F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1E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5D67"/>
    <w:rsid w:val="008366E1"/>
    <w:rsid w:val="00836ABB"/>
    <w:rsid w:val="00836D4A"/>
    <w:rsid w:val="0083723A"/>
    <w:rsid w:val="00837B2C"/>
    <w:rsid w:val="00840957"/>
    <w:rsid w:val="00840AF7"/>
    <w:rsid w:val="00840B91"/>
    <w:rsid w:val="00840CBC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5AF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5F84"/>
    <w:rsid w:val="008560BB"/>
    <w:rsid w:val="0085655A"/>
    <w:rsid w:val="008565C2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74F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969"/>
    <w:rsid w:val="00871C3A"/>
    <w:rsid w:val="00872597"/>
    <w:rsid w:val="00872A73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6EF7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6BB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5BA"/>
    <w:rsid w:val="00897B63"/>
    <w:rsid w:val="00897E92"/>
    <w:rsid w:val="008A00FF"/>
    <w:rsid w:val="008A012E"/>
    <w:rsid w:val="008A03A4"/>
    <w:rsid w:val="008A04F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B5"/>
    <w:rsid w:val="008A32E0"/>
    <w:rsid w:val="008A36C9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412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86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61E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2C33"/>
    <w:rsid w:val="008C4B00"/>
    <w:rsid w:val="008C540C"/>
    <w:rsid w:val="008C5C5F"/>
    <w:rsid w:val="008C6291"/>
    <w:rsid w:val="008C63FA"/>
    <w:rsid w:val="008C700F"/>
    <w:rsid w:val="008C7F8E"/>
    <w:rsid w:val="008D00B8"/>
    <w:rsid w:val="008D019D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92C"/>
    <w:rsid w:val="008E0C3D"/>
    <w:rsid w:val="008E0C66"/>
    <w:rsid w:val="008E1447"/>
    <w:rsid w:val="008E19F5"/>
    <w:rsid w:val="008E1EE9"/>
    <w:rsid w:val="008E275D"/>
    <w:rsid w:val="008E300A"/>
    <w:rsid w:val="008E3E66"/>
    <w:rsid w:val="008E43BC"/>
    <w:rsid w:val="008E45E1"/>
    <w:rsid w:val="008E50F2"/>
    <w:rsid w:val="008E5B8E"/>
    <w:rsid w:val="008E5D1C"/>
    <w:rsid w:val="008E63F1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095"/>
    <w:rsid w:val="008F048F"/>
    <w:rsid w:val="008F0F7D"/>
    <w:rsid w:val="008F1214"/>
    <w:rsid w:val="008F17D4"/>
    <w:rsid w:val="008F1A01"/>
    <w:rsid w:val="008F28EA"/>
    <w:rsid w:val="008F2FE0"/>
    <w:rsid w:val="008F34B5"/>
    <w:rsid w:val="008F38B1"/>
    <w:rsid w:val="008F3DFB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210"/>
    <w:rsid w:val="0090078B"/>
    <w:rsid w:val="009010A7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6DC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07C5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676"/>
    <w:rsid w:val="0091431D"/>
    <w:rsid w:val="0091437F"/>
    <w:rsid w:val="00915330"/>
    <w:rsid w:val="00915421"/>
    <w:rsid w:val="00915539"/>
    <w:rsid w:val="00915C02"/>
    <w:rsid w:val="00915C59"/>
    <w:rsid w:val="00915FDF"/>
    <w:rsid w:val="0091609E"/>
    <w:rsid w:val="009169FA"/>
    <w:rsid w:val="00916BDD"/>
    <w:rsid w:val="0091756F"/>
    <w:rsid w:val="00917763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244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3DD"/>
    <w:rsid w:val="00932B34"/>
    <w:rsid w:val="00933044"/>
    <w:rsid w:val="009334A9"/>
    <w:rsid w:val="0093359A"/>
    <w:rsid w:val="00933750"/>
    <w:rsid w:val="00934038"/>
    <w:rsid w:val="009341A6"/>
    <w:rsid w:val="00934746"/>
    <w:rsid w:val="00934A62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915"/>
    <w:rsid w:val="00942ADD"/>
    <w:rsid w:val="00942DDD"/>
    <w:rsid w:val="00943475"/>
    <w:rsid w:val="00943A00"/>
    <w:rsid w:val="00943B36"/>
    <w:rsid w:val="0094402D"/>
    <w:rsid w:val="00944A8F"/>
    <w:rsid w:val="00944F00"/>
    <w:rsid w:val="009450FA"/>
    <w:rsid w:val="00945490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80D"/>
    <w:rsid w:val="00954CFA"/>
    <w:rsid w:val="00954D89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5783B"/>
    <w:rsid w:val="0096043B"/>
    <w:rsid w:val="00960BB8"/>
    <w:rsid w:val="0096128B"/>
    <w:rsid w:val="00962837"/>
    <w:rsid w:val="009629B9"/>
    <w:rsid w:val="00962A5B"/>
    <w:rsid w:val="00962B00"/>
    <w:rsid w:val="00963206"/>
    <w:rsid w:val="0096324E"/>
    <w:rsid w:val="009632D4"/>
    <w:rsid w:val="009637FB"/>
    <w:rsid w:val="009639F3"/>
    <w:rsid w:val="00963D25"/>
    <w:rsid w:val="0096524E"/>
    <w:rsid w:val="009654BB"/>
    <w:rsid w:val="00965E34"/>
    <w:rsid w:val="00966536"/>
    <w:rsid w:val="0096684D"/>
    <w:rsid w:val="00966DAE"/>
    <w:rsid w:val="00967543"/>
    <w:rsid w:val="009678FC"/>
    <w:rsid w:val="00967A38"/>
    <w:rsid w:val="00967E14"/>
    <w:rsid w:val="009710F9"/>
    <w:rsid w:val="00971235"/>
    <w:rsid w:val="00971332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3EDB"/>
    <w:rsid w:val="0097424B"/>
    <w:rsid w:val="009746A2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A0A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6C64"/>
    <w:rsid w:val="00987D5D"/>
    <w:rsid w:val="00987EEE"/>
    <w:rsid w:val="009900CB"/>
    <w:rsid w:val="0099017C"/>
    <w:rsid w:val="00990A49"/>
    <w:rsid w:val="009912D5"/>
    <w:rsid w:val="009915BC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0"/>
    <w:rsid w:val="009960E9"/>
    <w:rsid w:val="009967B2"/>
    <w:rsid w:val="00996C4B"/>
    <w:rsid w:val="0099704B"/>
    <w:rsid w:val="00997240"/>
    <w:rsid w:val="00997634"/>
    <w:rsid w:val="009977BD"/>
    <w:rsid w:val="00997CBB"/>
    <w:rsid w:val="009A038B"/>
    <w:rsid w:val="009A09CA"/>
    <w:rsid w:val="009A0A3F"/>
    <w:rsid w:val="009A0AB6"/>
    <w:rsid w:val="009A0C00"/>
    <w:rsid w:val="009A0F12"/>
    <w:rsid w:val="009A13DE"/>
    <w:rsid w:val="009A13E7"/>
    <w:rsid w:val="009A15FF"/>
    <w:rsid w:val="009A16D0"/>
    <w:rsid w:val="009A1A0D"/>
    <w:rsid w:val="009A218C"/>
    <w:rsid w:val="009A25EF"/>
    <w:rsid w:val="009A26FD"/>
    <w:rsid w:val="009A282B"/>
    <w:rsid w:val="009A2A55"/>
    <w:rsid w:val="009A2B56"/>
    <w:rsid w:val="009A2CD9"/>
    <w:rsid w:val="009A3642"/>
    <w:rsid w:val="009A36E1"/>
    <w:rsid w:val="009A3902"/>
    <w:rsid w:val="009A3D13"/>
    <w:rsid w:val="009A3ECB"/>
    <w:rsid w:val="009A40F4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A27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B7E9D"/>
    <w:rsid w:val="009C0595"/>
    <w:rsid w:val="009C07FC"/>
    <w:rsid w:val="009C103C"/>
    <w:rsid w:val="009C1672"/>
    <w:rsid w:val="009C1D0F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7D8"/>
    <w:rsid w:val="009D4B72"/>
    <w:rsid w:val="009D4C69"/>
    <w:rsid w:val="009D6723"/>
    <w:rsid w:val="009D6F57"/>
    <w:rsid w:val="009D75DC"/>
    <w:rsid w:val="009D7E49"/>
    <w:rsid w:val="009E090F"/>
    <w:rsid w:val="009E137E"/>
    <w:rsid w:val="009E1A8F"/>
    <w:rsid w:val="009E1E2F"/>
    <w:rsid w:val="009E21DC"/>
    <w:rsid w:val="009E32BC"/>
    <w:rsid w:val="009E35E5"/>
    <w:rsid w:val="009E3C7F"/>
    <w:rsid w:val="009E50E7"/>
    <w:rsid w:val="009E5108"/>
    <w:rsid w:val="009E555A"/>
    <w:rsid w:val="009E599E"/>
    <w:rsid w:val="009E5DB8"/>
    <w:rsid w:val="009E6063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079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62"/>
    <w:rsid w:val="00A04291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4AC"/>
    <w:rsid w:val="00A10718"/>
    <w:rsid w:val="00A10B8B"/>
    <w:rsid w:val="00A10F79"/>
    <w:rsid w:val="00A110DE"/>
    <w:rsid w:val="00A11290"/>
    <w:rsid w:val="00A11A4F"/>
    <w:rsid w:val="00A11FB3"/>
    <w:rsid w:val="00A124DB"/>
    <w:rsid w:val="00A128A9"/>
    <w:rsid w:val="00A13437"/>
    <w:rsid w:val="00A138CD"/>
    <w:rsid w:val="00A13E68"/>
    <w:rsid w:val="00A14D54"/>
    <w:rsid w:val="00A14F11"/>
    <w:rsid w:val="00A155EE"/>
    <w:rsid w:val="00A15901"/>
    <w:rsid w:val="00A15D76"/>
    <w:rsid w:val="00A1666A"/>
    <w:rsid w:val="00A1682A"/>
    <w:rsid w:val="00A16DFC"/>
    <w:rsid w:val="00A173B6"/>
    <w:rsid w:val="00A17642"/>
    <w:rsid w:val="00A179BF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4D9F"/>
    <w:rsid w:val="00A25835"/>
    <w:rsid w:val="00A25DCD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3B50"/>
    <w:rsid w:val="00A3401E"/>
    <w:rsid w:val="00A3461E"/>
    <w:rsid w:val="00A34906"/>
    <w:rsid w:val="00A34C73"/>
    <w:rsid w:val="00A35147"/>
    <w:rsid w:val="00A355FF"/>
    <w:rsid w:val="00A35607"/>
    <w:rsid w:val="00A3560E"/>
    <w:rsid w:val="00A36220"/>
    <w:rsid w:val="00A36B13"/>
    <w:rsid w:val="00A3757D"/>
    <w:rsid w:val="00A375B4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3FFD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45A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5EA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D76"/>
    <w:rsid w:val="00A74E37"/>
    <w:rsid w:val="00A74EE3"/>
    <w:rsid w:val="00A75E85"/>
    <w:rsid w:val="00A76506"/>
    <w:rsid w:val="00A7716F"/>
    <w:rsid w:val="00A779D1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40D1"/>
    <w:rsid w:val="00A8436A"/>
    <w:rsid w:val="00A84AE9"/>
    <w:rsid w:val="00A84BB6"/>
    <w:rsid w:val="00A85612"/>
    <w:rsid w:val="00A8614C"/>
    <w:rsid w:val="00A86227"/>
    <w:rsid w:val="00A862BB"/>
    <w:rsid w:val="00A86AD9"/>
    <w:rsid w:val="00A86B54"/>
    <w:rsid w:val="00A86B98"/>
    <w:rsid w:val="00A86FCF"/>
    <w:rsid w:val="00A870A3"/>
    <w:rsid w:val="00A87908"/>
    <w:rsid w:val="00A87AAB"/>
    <w:rsid w:val="00A90462"/>
    <w:rsid w:val="00A906A2"/>
    <w:rsid w:val="00A9081B"/>
    <w:rsid w:val="00A90F16"/>
    <w:rsid w:val="00A923C2"/>
    <w:rsid w:val="00A92E74"/>
    <w:rsid w:val="00A934B2"/>
    <w:rsid w:val="00A93627"/>
    <w:rsid w:val="00A9378C"/>
    <w:rsid w:val="00A93ECF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940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662"/>
    <w:rsid w:val="00AC0A4B"/>
    <w:rsid w:val="00AC189F"/>
    <w:rsid w:val="00AC19BF"/>
    <w:rsid w:val="00AC1A59"/>
    <w:rsid w:val="00AC1BBA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5A6"/>
    <w:rsid w:val="00AD27AE"/>
    <w:rsid w:val="00AD3227"/>
    <w:rsid w:val="00AD3D78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774"/>
    <w:rsid w:val="00AD7BF1"/>
    <w:rsid w:val="00AE0E6C"/>
    <w:rsid w:val="00AE11E5"/>
    <w:rsid w:val="00AE16E7"/>
    <w:rsid w:val="00AE1A09"/>
    <w:rsid w:val="00AE275C"/>
    <w:rsid w:val="00AE2DF9"/>
    <w:rsid w:val="00AE308E"/>
    <w:rsid w:val="00AE3227"/>
    <w:rsid w:val="00AE3B42"/>
    <w:rsid w:val="00AE4BF2"/>
    <w:rsid w:val="00AE580A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891"/>
    <w:rsid w:val="00B05C31"/>
    <w:rsid w:val="00B06660"/>
    <w:rsid w:val="00B06A1F"/>
    <w:rsid w:val="00B06E41"/>
    <w:rsid w:val="00B06E49"/>
    <w:rsid w:val="00B07A5E"/>
    <w:rsid w:val="00B07D40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209"/>
    <w:rsid w:val="00B124E9"/>
    <w:rsid w:val="00B12878"/>
    <w:rsid w:val="00B12D2A"/>
    <w:rsid w:val="00B12E95"/>
    <w:rsid w:val="00B13D8B"/>
    <w:rsid w:val="00B13EF6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C38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785"/>
    <w:rsid w:val="00B2273D"/>
    <w:rsid w:val="00B22F94"/>
    <w:rsid w:val="00B230E7"/>
    <w:rsid w:val="00B231CF"/>
    <w:rsid w:val="00B2343F"/>
    <w:rsid w:val="00B23D8C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04A7"/>
    <w:rsid w:val="00B31A1D"/>
    <w:rsid w:val="00B31FDF"/>
    <w:rsid w:val="00B32630"/>
    <w:rsid w:val="00B32714"/>
    <w:rsid w:val="00B32900"/>
    <w:rsid w:val="00B331D0"/>
    <w:rsid w:val="00B33306"/>
    <w:rsid w:val="00B343DC"/>
    <w:rsid w:val="00B34522"/>
    <w:rsid w:val="00B34533"/>
    <w:rsid w:val="00B34712"/>
    <w:rsid w:val="00B3496D"/>
    <w:rsid w:val="00B34A82"/>
    <w:rsid w:val="00B35C28"/>
    <w:rsid w:val="00B3607C"/>
    <w:rsid w:val="00B365A1"/>
    <w:rsid w:val="00B36F24"/>
    <w:rsid w:val="00B37010"/>
    <w:rsid w:val="00B375D7"/>
    <w:rsid w:val="00B37B27"/>
    <w:rsid w:val="00B37D25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377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C1B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BEB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9F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8C8"/>
    <w:rsid w:val="00B73BF9"/>
    <w:rsid w:val="00B73C4A"/>
    <w:rsid w:val="00B74148"/>
    <w:rsid w:val="00B741E4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6D1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479"/>
    <w:rsid w:val="00BA1848"/>
    <w:rsid w:val="00BA1B70"/>
    <w:rsid w:val="00BA25F9"/>
    <w:rsid w:val="00BA2940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36F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9D3"/>
    <w:rsid w:val="00BB5AE1"/>
    <w:rsid w:val="00BB5D6E"/>
    <w:rsid w:val="00BB627F"/>
    <w:rsid w:val="00BB6AB4"/>
    <w:rsid w:val="00BB728F"/>
    <w:rsid w:val="00BB7899"/>
    <w:rsid w:val="00BB7E61"/>
    <w:rsid w:val="00BB7EEF"/>
    <w:rsid w:val="00BB7FFE"/>
    <w:rsid w:val="00BC04B8"/>
    <w:rsid w:val="00BC07EC"/>
    <w:rsid w:val="00BC09F8"/>
    <w:rsid w:val="00BC109D"/>
    <w:rsid w:val="00BC1904"/>
    <w:rsid w:val="00BC1BDE"/>
    <w:rsid w:val="00BC1EB7"/>
    <w:rsid w:val="00BC2FA7"/>
    <w:rsid w:val="00BC3085"/>
    <w:rsid w:val="00BC3150"/>
    <w:rsid w:val="00BC332E"/>
    <w:rsid w:val="00BC36C9"/>
    <w:rsid w:val="00BC3BEB"/>
    <w:rsid w:val="00BC3FFF"/>
    <w:rsid w:val="00BC469F"/>
    <w:rsid w:val="00BC475F"/>
    <w:rsid w:val="00BC590B"/>
    <w:rsid w:val="00BC5FC9"/>
    <w:rsid w:val="00BC615A"/>
    <w:rsid w:val="00BC6325"/>
    <w:rsid w:val="00BC67E6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4260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BBB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9FA"/>
    <w:rsid w:val="00BE6C23"/>
    <w:rsid w:val="00BE7124"/>
    <w:rsid w:val="00BE73A0"/>
    <w:rsid w:val="00BE7778"/>
    <w:rsid w:val="00BF0371"/>
    <w:rsid w:val="00BF03ED"/>
    <w:rsid w:val="00BF0643"/>
    <w:rsid w:val="00BF070B"/>
    <w:rsid w:val="00BF1792"/>
    <w:rsid w:val="00BF1AEB"/>
    <w:rsid w:val="00BF1C35"/>
    <w:rsid w:val="00BF23BD"/>
    <w:rsid w:val="00BF2A3D"/>
    <w:rsid w:val="00BF2EFB"/>
    <w:rsid w:val="00BF3053"/>
    <w:rsid w:val="00BF368D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492"/>
    <w:rsid w:val="00BF580E"/>
    <w:rsid w:val="00BF62CD"/>
    <w:rsid w:val="00BF67DC"/>
    <w:rsid w:val="00BF69AF"/>
    <w:rsid w:val="00BF6A84"/>
    <w:rsid w:val="00BF7028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6E37"/>
    <w:rsid w:val="00C07680"/>
    <w:rsid w:val="00C100BA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136"/>
    <w:rsid w:val="00C145DF"/>
    <w:rsid w:val="00C14AAF"/>
    <w:rsid w:val="00C14C80"/>
    <w:rsid w:val="00C14CFF"/>
    <w:rsid w:val="00C14FDE"/>
    <w:rsid w:val="00C153D4"/>
    <w:rsid w:val="00C159E1"/>
    <w:rsid w:val="00C172EF"/>
    <w:rsid w:val="00C20BAC"/>
    <w:rsid w:val="00C213D5"/>
    <w:rsid w:val="00C21641"/>
    <w:rsid w:val="00C21937"/>
    <w:rsid w:val="00C21B30"/>
    <w:rsid w:val="00C223DD"/>
    <w:rsid w:val="00C22802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07"/>
    <w:rsid w:val="00C301BA"/>
    <w:rsid w:val="00C30361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4331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5E76"/>
    <w:rsid w:val="00C56050"/>
    <w:rsid w:val="00C5639C"/>
    <w:rsid w:val="00C564A9"/>
    <w:rsid w:val="00C56529"/>
    <w:rsid w:val="00C56683"/>
    <w:rsid w:val="00C567CC"/>
    <w:rsid w:val="00C6016B"/>
    <w:rsid w:val="00C604D5"/>
    <w:rsid w:val="00C60E00"/>
    <w:rsid w:val="00C61050"/>
    <w:rsid w:val="00C61978"/>
    <w:rsid w:val="00C61BEA"/>
    <w:rsid w:val="00C61C42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7D0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6D9"/>
    <w:rsid w:val="00C72E99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2F"/>
    <w:rsid w:val="00C80A70"/>
    <w:rsid w:val="00C80E1B"/>
    <w:rsid w:val="00C810B1"/>
    <w:rsid w:val="00C8129D"/>
    <w:rsid w:val="00C81A24"/>
    <w:rsid w:val="00C81B42"/>
    <w:rsid w:val="00C820F4"/>
    <w:rsid w:val="00C827BA"/>
    <w:rsid w:val="00C83959"/>
    <w:rsid w:val="00C83DFE"/>
    <w:rsid w:val="00C850CA"/>
    <w:rsid w:val="00C85290"/>
    <w:rsid w:val="00C859BE"/>
    <w:rsid w:val="00C867C5"/>
    <w:rsid w:val="00C86A11"/>
    <w:rsid w:val="00C9083B"/>
    <w:rsid w:val="00C90ED8"/>
    <w:rsid w:val="00C91ED0"/>
    <w:rsid w:val="00C9201E"/>
    <w:rsid w:val="00C924A8"/>
    <w:rsid w:val="00C92A19"/>
    <w:rsid w:val="00C92EC0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C8A"/>
    <w:rsid w:val="00C97EF0"/>
    <w:rsid w:val="00CA035C"/>
    <w:rsid w:val="00CA082D"/>
    <w:rsid w:val="00CA09A3"/>
    <w:rsid w:val="00CA0C4D"/>
    <w:rsid w:val="00CA1413"/>
    <w:rsid w:val="00CA238A"/>
    <w:rsid w:val="00CA3558"/>
    <w:rsid w:val="00CA4BFE"/>
    <w:rsid w:val="00CA547E"/>
    <w:rsid w:val="00CA5AEA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89D"/>
    <w:rsid w:val="00CB5B5B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1E3B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EAB"/>
    <w:rsid w:val="00CD3EC8"/>
    <w:rsid w:val="00CD4157"/>
    <w:rsid w:val="00CD5905"/>
    <w:rsid w:val="00CD5B23"/>
    <w:rsid w:val="00CD60A8"/>
    <w:rsid w:val="00CD610C"/>
    <w:rsid w:val="00CD6F01"/>
    <w:rsid w:val="00CD74B9"/>
    <w:rsid w:val="00CD74F4"/>
    <w:rsid w:val="00CD772B"/>
    <w:rsid w:val="00CD7EEB"/>
    <w:rsid w:val="00CE0030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5EF"/>
    <w:rsid w:val="00CE577C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CEF"/>
    <w:rsid w:val="00CF0F5F"/>
    <w:rsid w:val="00CF0FCD"/>
    <w:rsid w:val="00CF1146"/>
    <w:rsid w:val="00CF19A7"/>
    <w:rsid w:val="00CF2468"/>
    <w:rsid w:val="00CF24B6"/>
    <w:rsid w:val="00CF2527"/>
    <w:rsid w:val="00CF26CD"/>
    <w:rsid w:val="00CF27DE"/>
    <w:rsid w:val="00CF2959"/>
    <w:rsid w:val="00CF2AA4"/>
    <w:rsid w:val="00CF2F09"/>
    <w:rsid w:val="00CF371B"/>
    <w:rsid w:val="00CF3CE2"/>
    <w:rsid w:val="00CF3F25"/>
    <w:rsid w:val="00CF55C4"/>
    <w:rsid w:val="00CF5EF3"/>
    <w:rsid w:val="00CF6531"/>
    <w:rsid w:val="00CF6765"/>
    <w:rsid w:val="00CF6DEE"/>
    <w:rsid w:val="00CF79C7"/>
    <w:rsid w:val="00CF7D80"/>
    <w:rsid w:val="00CF7F25"/>
    <w:rsid w:val="00D001FE"/>
    <w:rsid w:val="00D00269"/>
    <w:rsid w:val="00D004C7"/>
    <w:rsid w:val="00D00B47"/>
    <w:rsid w:val="00D01712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89F"/>
    <w:rsid w:val="00D049EF"/>
    <w:rsid w:val="00D05DB4"/>
    <w:rsid w:val="00D05DC3"/>
    <w:rsid w:val="00D06090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15B3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243"/>
    <w:rsid w:val="00D1637C"/>
    <w:rsid w:val="00D16D62"/>
    <w:rsid w:val="00D1701B"/>
    <w:rsid w:val="00D1723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27DA9"/>
    <w:rsid w:val="00D304A6"/>
    <w:rsid w:val="00D3054A"/>
    <w:rsid w:val="00D30CCE"/>
    <w:rsid w:val="00D30CE0"/>
    <w:rsid w:val="00D30D2B"/>
    <w:rsid w:val="00D30E8E"/>
    <w:rsid w:val="00D3132E"/>
    <w:rsid w:val="00D31A83"/>
    <w:rsid w:val="00D334EC"/>
    <w:rsid w:val="00D335D0"/>
    <w:rsid w:val="00D33975"/>
    <w:rsid w:val="00D33BBB"/>
    <w:rsid w:val="00D33DC6"/>
    <w:rsid w:val="00D34410"/>
    <w:rsid w:val="00D348D5"/>
    <w:rsid w:val="00D34F73"/>
    <w:rsid w:val="00D350DE"/>
    <w:rsid w:val="00D353BC"/>
    <w:rsid w:val="00D35792"/>
    <w:rsid w:val="00D35C9E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B3A"/>
    <w:rsid w:val="00D44000"/>
    <w:rsid w:val="00D44963"/>
    <w:rsid w:val="00D44AA8"/>
    <w:rsid w:val="00D45809"/>
    <w:rsid w:val="00D4582F"/>
    <w:rsid w:val="00D45B0F"/>
    <w:rsid w:val="00D465D2"/>
    <w:rsid w:val="00D4685F"/>
    <w:rsid w:val="00D46B9B"/>
    <w:rsid w:val="00D471FC"/>
    <w:rsid w:val="00D47453"/>
    <w:rsid w:val="00D4755A"/>
    <w:rsid w:val="00D4789D"/>
    <w:rsid w:val="00D47DE6"/>
    <w:rsid w:val="00D47FDE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45D"/>
    <w:rsid w:val="00D55AD8"/>
    <w:rsid w:val="00D568DF"/>
    <w:rsid w:val="00D568E5"/>
    <w:rsid w:val="00D56C39"/>
    <w:rsid w:val="00D570C7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4AA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64E7"/>
    <w:rsid w:val="00D771B4"/>
    <w:rsid w:val="00D7727C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1D93"/>
    <w:rsid w:val="00D81F3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449"/>
    <w:rsid w:val="00D90913"/>
    <w:rsid w:val="00D9092D"/>
    <w:rsid w:val="00D909A7"/>
    <w:rsid w:val="00D91095"/>
    <w:rsid w:val="00D92CBA"/>
    <w:rsid w:val="00D92D29"/>
    <w:rsid w:val="00D92FC8"/>
    <w:rsid w:val="00D9329F"/>
    <w:rsid w:val="00D93742"/>
    <w:rsid w:val="00D93A19"/>
    <w:rsid w:val="00D93B26"/>
    <w:rsid w:val="00D94001"/>
    <w:rsid w:val="00D943A6"/>
    <w:rsid w:val="00D94A0C"/>
    <w:rsid w:val="00D94A94"/>
    <w:rsid w:val="00D94D7F"/>
    <w:rsid w:val="00D94DD0"/>
    <w:rsid w:val="00D94E38"/>
    <w:rsid w:val="00D9543E"/>
    <w:rsid w:val="00D9568C"/>
    <w:rsid w:val="00D958FE"/>
    <w:rsid w:val="00D95A63"/>
    <w:rsid w:val="00D95CA1"/>
    <w:rsid w:val="00D969A2"/>
    <w:rsid w:val="00D96BF3"/>
    <w:rsid w:val="00D974FF"/>
    <w:rsid w:val="00D97A9A"/>
    <w:rsid w:val="00D97CE0"/>
    <w:rsid w:val="00DA1298"/>
    <w:rsid w:val="00DA21DE"/>
    <w:rsid w:val="00DA2337"/>
    <w:rsid w:val="00DA2A85"/>
    <w:rsid w:val="00DA2CAF"/>
    <w:rsid w:val="00DA2DF9"/>
    <w:rsid w:val="00DA2F79"/>
    <w:rsid w:val="00DA32AA"/>
    <w:rsid w:val="00DA32BF"/>
    <w:rsid w:val="00DA37AD"/>
    <w:rsid w:val="00DA43C8"/>
    <w:rsid w:val="00DA4A34"/>
    <w:rsid w:val="00DA4CC6"/>
    <w:rsid w:val="00DA4CC9"/>
    <w:rsid w:val="00DA577C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D4C"/>
    <w:rsid w:val="00DB5021"/>
    <w:rsid w:val="00DB56EF"/>
    <w:rsid w:val="00DB5918"/>
    <w:rsid w:val="00DB5D52"/>
    <w:rsid w:val="00DB5ED6"/>
    <w:rsid w:val="00DB622B"/>
    <w:rsid w:val="00DB63F6"/>
    <w:rsid w:val="00DB6455"/>
    <w:rsid w:val="00DB686B"/>
    <w:rsid w:val="00DB6B7F"/>
    <w:rsid w:val="00DB7482"/>
    <w:rsid w:val="00DB7BCF"/>
    <w:rsid w:val="00DB7D8D"/>
    <w:rsid w:val="00DB7EF6"/>
    <w:rsid w:val="00DC0552"/>
    <w:rsid w:val="00DC12E7"/>
    <w:rsid w:val="00DC1C53"/>
    <w:rsid w:val="00DC1ED6"/>
    <w:rsid w:val="00DC2180"/>
    <w:rsid w:val="00DC30B5"/>
    <w:rsid w:val="00DC3262"/>
    <w:rsid w:val="00DC3491"/>
    <w:rsid w:val="00DC3780"/>
    <w:rsid w:val="00DC390C"/>
    <w:rsid w:val="00DC40DE"/>
    <w:rsid w:val="00DC5263"/>
    <w:rsid w:val="00DC5334"/>
    <w:rsid w:val="00DC584A"/>
    <w:rsid w:val="00DC591F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4C9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50"/>
    <w:rsid w:val="00DE3E7A"/>
    <w:rsid w:val="00DE3EFA"/>
    <w:rsid w:val="00DE41D4"/>
    <w:rsid w:val="00DE45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0EFF"/>
    <w:rsid w:val="00E01333"/>
    <w:rsid w:val="00E01338"/>
    <w:rsid w:val="00E015D7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004"/>
    <w:rsid w:val="00E07C26"/>
    <w:rsid w:val="00E102E0"/>
    <w:rsid w:val="00E10954"/>
    <w:rsid w:val="00E10F2E"/>
    <w:rsid w:val="00E117EA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604"/>
    <w:rsid w:val="00E15716"/>
    <w:rsid w:val="00E15905"/>
    <w:rsid w:val="00E16573"/>
    <w:rsid w:val="00E168A0"/>
    <w:rsid w:val="00E169C8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91"/>
    <w:rsid w:val="00E257E9"/>
    <w:rsid w:val="00E25911"/>
    <w:rsid w:val="00E25AA6"/>
    <w:rsid w:val="00E2725F"/>
    <w:rsid w:val="00E2755E"/>
    <w:rsid w:val="00E275C3"/>
    <w:rsid w:val="00E277E9"/>
    <w:rsid w:val="00E27ACF"/>
    <w:rsid w:val="00E27C34"/>
    <w:rsid w:val="00E3003F"/>
    <w:rsid w:val="00E301D5"/>
    <w:rsid w:val="00E30306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B0D"/>
    <w:rsid w:val="00E41D21"/>
    <w:rsid w:val="00E423C3"/>
    <w:rsid w:val="00E42BF2"/>
    <w:rsid w:val="00E43232"/>
    <w:rsid w:val="00E43850"/>
    <w:rsid w:val="00E4388F"/>
    <w:rsid w:val="00E43993"/>
    <w:rsid w:val="00E444CB"/>
    <w:rsid w:val="00E445EC"/>
    <w:rsid w:val="00E458FD"/>
    <w:rsid w:val="00E459C2"/>
    <w:rsid w:val="00E45F28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398"/>
    <w:rsid w:val="00E5566F"/>
    <w:rsid w:val="00E56B54"/>
    <w:rsid w:val="00E56C7B"/>
    <w:rsid w:val="00E56DE5"/>
    <w:rsid w:val="00E57C68"/>
    <w:rsid w:val="00E60382"/>
    <w:rsid w:val="00E605FE"/>
    <w:rsid w:val="00E61342"/>
    <w:rsid w:val="00E61C79"/>
    <w:rsid w:val="00E61D2B"/>
    <w:rsid w:val="00E621F5"/>
    <w:rsid w:val="00E62275"/>
    <w:rsid w:val="00E62505"/>
    <w:rsid w:val="00E62B34"/>
    <w:rsid w:val="00E630A7"/>
    <w:rsid w:val="00E631C5"/>
    <w:rsid w:val="00E63840"/>
    <w:rsid w:val="00E639C9"/>
    <w:rsid w:val="00E63B0C"/>
    <w:rsid w:val="00E63C2B"/>
    <w:rsid w:val="00E63EC7"/>
    <w:rsid w:val="00E63FFA"/>
    <w:rsid w:val="00E6427C"/>
    <w:rsid w:val="00E64513"/>
    <w:rsid w:val="00E64536"/>
    <w:rsid w:val="00E64993"/>
    <w:rsid w:val="00E6550D"/>
    <w:rsid w:val="00E65D44"/>
    <w:rsid w:val="00E66359"/>
    <w:rsid w:val="00E66472"/>
    <w:rsid w:val="00E666BB"/>
    <w:rsid w:val="00E706CF"/>
    <w:rsid w:val="00E708ED"/>
    <w:rsid w:val="00E7097E"/>
    <w:rsid w:val="00E712B0"/>
    <w:rsid w:val="00E72468"/>
    <w:rsid w:val="00E72669"/>
    <w:rsid w:val="00E72700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993"/>
    <w:rsid w:val="00E80B07"/>
    <w:rsid w:val="00E820FF"/>
    <w:rsid w:val="00E827A2"/>
    <w:rsid w:val="00E82922"/>
    <w:rsid w:val="00E82E8F"/>
    <w:rsid w:val="00E83A26"/>
    <w:rsid w:val="00E83A8F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185"/>
    <w:rsid w:val="00E90CB6"/>
    <w:rsid w:val="00E91753"/>
    <w:rsid w:val="00E92269"/>
    <w:rsid w:val="00E922D6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0CF7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78D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0926"/>
    <w:rsid w:val="00EB11D1"/>
    <w:rsid w:val="00EB2575"/>
    <w:rsid w:val="00EB260D"/>
    <w:rsid w:val="00EB31CF"/>
    <w:rsid w:val="00EB3239"/>
    <w:rsid w:val="00EB33AB"/>
    <w:rsid w:val="00EB409C"/>
    <w:rsid w:val="00EB413F"/>
    <w:rsid w:val="00EB4788"/>
    <w:rsid w:val="00EB48BB"/>
    <w:rsid w:val="00EB4985"/>
    <w:rsid w:val="00EB4A23"/>
    <w:rsid w:val="00EB4A61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0E2"/>
    <w:rsid w:val="00EC6309"/>
    <w:rsid w:val="00EC66A8"/>
    <w:rsid w:val="00EC6A7E"/>
    <w:rsid w:val="00EC6DF2"/>
    <w:rsid w:val="00EC6E5F"/>
    <w:rsid w:val="00EC7035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550"/>
    <w:rsid w:val="00ED1C40"/>
    <w:rsid w:val="00ED2142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5D4E"/>
    <w:rsid w:val="00ED60CF"/>
    <w:rsid w:val="00ED61E4"/>
    <w:rsid w:val="00ED6B25"/>
    <w:rsid w:val="00ED751C"/>
    <w:rsid w:val="00ED7E59"/>
    <w:rsid w:val="00ED7E65"/>
    <w:rsid w:val="00EE010B"/>
    <w:rsid w:val="00EE0EE2"/>
    <w:rsid w:val="00EE15DC"/>
    <w:rsid w:val="00EE1681"/>
    <w:rsid w:val="00EE17C5"/>
    <w:rsid w:val="00EE188A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672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557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27B2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55C"/>
    <w:rsid w:val="00F227DB"/>
    <w:rsid w:val="00F2284A"/>
    <w:rsid w:val="00F22C62"/>
    <w:rsid w:val="00F2318D"/>
    <w:rsid w:val="00F23C7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AF1"/>
    <w:rsid w:val="00F32C33"/>
    <w:rsid w:val="00F32CCA"/>
    <w:rsid w:val="00F3315F"/>
    <w:rsid w:val="00F335B9"/>
    <w:rsid w:val="00F3378C"/>
    <w:rsid w:val="00F337D7"/>
    <w:rsid w:val="00F33F4C"/>
    <w:rsid w:val="00F34A27"/>
    <w:rsid w:val="00F351F6"/>
    <w:rsid w:val="00F35705"/>
    <w:rsid w:val="00F35EFB"/>
    <w:rsid w:val="00F3609F"/>
    <w:rsid w:val="00F36A45"/>
    <w:rsid w:val="00F3766C"/>
    <w:rsid w:val="00F403C3"/>
    <w:rsid w:val="00F4066C"/>
    <w:rsid w:val="00F40831"/>
    <w:rsid w:val="00F40C85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578C8"/>
    <w:rsid w:val="00F6017D"/>
    <w:rsid w:val="00F602E5"/>
    <w:rsid w:val="00F60E2A"/>
    <w:rsid w:val="00F61269"/>
    <w:rsid w:val="00F62063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9D1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14C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E1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261"/>
    <w:rsid w:val="00F977CE"/>
    <w:rsid w:val="00F97B29"/>
    <w:rsid w:val="00FA0C5E"/>
    <w:rsid w:val="00FA1131"/>
    <w:rsid w:val="00FA1229"/>
    <w:rsid w:val="00FA1FAE"/>
    <w:rsid w:val="00FA2624"/>
    <w:rsid w:val="00FA280C"/>
    <w:rsid w:val="00FA2917"/>
    <w:rsid w:val="00FA2DF1"/>
    <w:rsid w:val="00FA3377"/>
    <w:rsid w:val="00FA3474"/>
    <w:rsid w:val="00FA39AA"/>
    <w:rsid w:val="00FA39BA"/>
    <w:rsid w:val="00FA3FD7"/>
    <w:rsid w:val="00FA4CAD"/>
    <w:rsid w:val="00FA5317"/>
    <w:rsid w:val="00FA55F1"/>
    <w:rsid w:val="00FA5656"/>
    <w:rsid w:val="00FA5A56"/>
    <w:rsid w:val="00FA5C87"/>
    <w:rsid w:val="00FA6111"/>
    <w:rsid w:val="00FA67BC"/>
    <w:rsid w:val="00FA6A15"/>
    <w:rsid w:val="00FA7396"/>
    <w:rsid w:val="00FA745D"/>
    <w:rsid w:val="00FA797E"/>
    <w:rsid w:val="00FA7CF0"/>
    <w:rsid w:val="00FB0692"/>
    <w:rsid w:val="00FB0BB7"/>
    <w:rsid w:val="00FB34BA"/>
    <w:rsid w:val="00FB486B"/>
    <w:rsid w:val="00FB4D11"/>
    <w:rsid w:val="00FB50B2"/>
    <w:rsid w:val="00FB6A09"/>
    <w:rsid w:val="00FB70E0"/>
    <w:rsid w:val="00FB7728"/>
    <w:rsid w:val="00FC04DF"/>
    <w:rsid w:val="00FC0948"/>
    <w:rsid w:val="00FC0AAD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4EE9"/>
    <w:rsid w:val="00FC4F91"/>
    <w:rsid w:val="00FC52A1"/>
    <w:rsid w:val="00FC5D20"/>
    <w:rsid w:val="00FC6276"/>
    <w:rsid w:val="00FC6699"/>
    <w:rsid w:val="00FC6B0D"/>
    <w:rsid w:val="00FC6F2B"/>
    <w:rsid w:val="00FC7A8A"/>
    <w:rsid w:val="00FD0092"/>
    <w:rsid w:val="00FD085D"/>
    <w:rsid w:val="00FD17E7"/>
    <w:rsid w:val="00FD24D0"/>
    <w:rsid w:val="00FD2C9A"/>
    <w:rsid w:val="00FD2E8E"/>
    <w:rsid w:val="00FD34E8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7EF"/>
    <w:rsid w:val="00FE08DF"/>
    <w:rsid w:val="00FE091C"/>
    <w:rsid w:val="00FE0FC8"/>
    <w:rsid w:val="00FE11DC"/>
    <w:rsid w:val="00FE13AB"/>
    <w:rsid w:val="00FE17F9"/>
    <w:rsid w:val="00FE1BA1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85B"/>
    <w:rsid w:val="00FF1BBE"/>
    <w:rsid w:val="00FF1CBF"/>
    <w:rsid w:val="00FF2602"/>
    <w:rsid w:val="00FF270B"/>
    <w:rsid w:val="00FF2AB5"/>
    <w:rsid w:val="00FF2BA2"/>
    <w:rsid w:val="00FF2BF4"/>
    <w:rsid w:val="00FF3444"/>
    <w:rsid w:val="00FF357F"/>
    <w:rsid w:val="00FF3899"/>
    <w:rsid w:val="00FF3C62"/>
    <w:rsid w:val="00FF40F4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9A5076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berschrift1">
    <w:name w:val="heading 1"/>
    <w:basedOn w:val="Standard"/>
    <w:next w:val="Textkrper"/>
    <w:link w:val="berschrift1Zchn"/>
    <w:autoRedefine/>
    <w:qFormat/>
    <w:rsid w:val="00F90AE1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berschrift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Standard"/>
    <w:next w:val="Textkrper"/>
    <w:link w:val="berschrift2Zchn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berschrift3">
    <w:name w:val="heading 3"/>
    <w:aliases w:val="H3,Underrubrik2,E3,H3-Heading 3,3,l3.3,h3,l3,list 3,list3,subhead,Heading3,1.,Heading No. L3,H31,H32,H33,H34,H35,Sub-sub section Title,Titolo Sotto/Sottosezione,L3,Head 3,1.1.1,3rd level"/>
    <w:basedOn w:val="berschrift2"/>
    <w:next w:val="Textkrper"/>
    <w:link w:val="berschrift3Zchn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berschrift4">
    <w:name w:val="heading 4"/>
    <w:aliases w:val="h4,H4"/>
    <w:basedOn w:val="Standard"/>
    <w:next w:val="Standard"/>
    <w:link w:val="berschrift4Zchn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berschrift5">
    <w:name w:val="heading 5"/>
    <w:aliases w:val="H5"/>
    <w:basedOn w:val="Standard"/>
    <w:next w:val="Standard"/>
    <w:link w:val="berschrift5Zchn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berschrift1Zchn">
    <w:name w:val="Überschrift 1 Zchn"/>
    <w:link w:val="berschrift1"/>
    <w:rsid w:val="00F90AE1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aliases w:val="H3 Zchn,Underrubrik2 Zchn,E3 Zchn,H3-Heading 3 Zchn,3 Zchn,l3.3 Zchn,h3 Zchn,l3 Zchn,list 3 Zchn,list3 Zchn,subhead Zchn,Heading3 Zchn,1. Zchn,Heading No. L3 Zchn,H31 Zchn,H32 Zchn,H33 Zchn,H34 Zchn,H35 Zchn,Sub-sub section Title Zchn"/>
    <w:link w:val="berschrift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berschrift4Zchn">
    <w:name w:val="Überschrift 4 Zchn"/>
    <w:aliases w:val="h4 Zchn,H4 Zchn"/>
    <w:link w:val="berschrift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berschrift5Zchn">
    <w:name w:val="Überschrift 5 Zchn"/>
    <w:aliases w:val="H5 Zchn"/>
    <w:link w:val="berschrift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berschrift6Zchn">
    <w:name w:val="Überschrift 6 Zchn"/>
    <w:link w:val="berschrift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berschrift7Zchn">
    <w:name w:val="Überschrift 7 Zchn"/>
    <w:link w:val="berschrift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berschrift8Zchn">
    <w:name w:val="Überschrift 8 Zchn"/>
    <w:link w:val="berschrift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berschrift9Zchn">
    <w:name w:val="Überschrift 9 Zchn"/>
    <w:link w:val="berschrift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KeineListe"/>
    <w:uiPriority w:val="99"/>
    <w:semiHidden/>
    <w:unhideWhenUsed/>
    <w:rsid w:val="001033D8"/>
  </w:style>
  <w:style w:type="character" w:styleId="BesuchterLink">
    <w:name w:val="FollowedHyperlink"/>
    <w:unhideWhenUsed/>
    <w:rsid w:val="001033D8"/>
    <w:rPr>
      <w:color w:val="800080"/>
      <w:u w:val="single"/>
    </w:rPr>
  </w:style>
  <w:style w:type="paragraph" w:styleId="Textkrper">
    <w:name w:val="Body Text"/>
    <w:aliases w:val="AvtalBrödtext,Bodytext"/>
    <w:basedOn w:val="Standard"/>
    <w:link w:val="TextkrperZchn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TextkrperZchn">
    <w:name w:val="Textkörper Zchn"/>
    <w:aliases w:val="AvtalBrödtext Zchn,Bodytext Zchn"/>
    <w:link w:val="Textkrp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berschrift2Zchn">
    <w:name w:val="Überschrift 2 Zchn"/>
    <w:aliases w:val="H2 Zchn,UNDERRUBRIK 1-2 Zchn,R2 Zchn,2 Zchn,H21 Zchn,E2 Zchn,heading 2 Zchn,h2 Zchn,2nd level Zchn,H22 Zchn,H23 Zchn,H24 Zchn,H25 Zchn,†berschrift 2 Zchn,õberschrift 2 Zchn,H2-Heading 2 Zchn,Header 2 Zchn,l2 Zchn,Header2 Zchn,22 Zchn"/>
    <w:link w:val="berschrift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StandardWeb">
    <w:name w:val="Normal (Web)"/>
    <w:basedOn w:val="Standard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Standard"/>
    <w:next w:val="Standard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Standard"/>
    <w:next w:val="Standard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Standard"/>
    <w:next w:val="Standard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Standard"/>
    <w:next w:val="Standard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Standard"/>
    <w:next w:val="Standard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Standard"/>
    <w:next w:val="Standard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Standard"/>
    <w:next w:val="Standard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Standard"/>
    <w:next w:val="Standard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Standard"/>
    <w:next w:val="Standard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Verzeichnis1">
    <w:name w:val="toc 1"/>
    <w:basedOn w:val="Standard"/>
    <w:next w:val="Standard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Verzeichnis4">
    <w:name w:val="toc 4"/>
    <w:basedOn w:val="Standard"/>
    <w:next w:val="Standard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Verzeichnis5">
    <w:name w:val="toc 5"/>
    <w:basedOn w:val="Standard"/>
    <w:next w:val="Standard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Verzeichnis6">
    <w:name w:val="toc 6"/>
    <w:basedOn w:val="Standard"/>
    <w:next w:val="Standard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Verzeichnis7">
    <w:name w:val="toc 7"/>
    <w:basedOn w:val="Standard"/>
    <w:next w:val="Standard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Verzeichnis8">
    <w:name w:val="toc 8"/>
    <w:basedOn w:val="Standard"/>
    <w:next w:val="Standard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Verzeichnis9">
    <w:name w:val="toc 9"/>
    <w:basedOn w:val="Standard"/>
    <w:next w:val="Standard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unotentext">
    <w:name w:val="footnote text"/>
    <w:basedOn w:val="Standard"/>
    <w:link w:val="FunotentextZchn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unotentextZchn">
    <w:name w:val="Fußnotentext Zchn"/>
    <w:link w:val="Funoten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Kommentartext">
    <w:name w:val="annotation text"/>
    <w:basedOn w:val="Standard"/>
    <w:link w:val="KommentartextZchn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KommentartextZchn">
    <w:name w:val="Kommentartext Zchn"/>
    <w:link w:val="Kommentar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locked/>
    <w:rsid w:val="001033D8"/>
    <w:rPr>
      <w:rFonts w:ascii="Arial" w:eastAsia="Times New Roman" w:hAnsi="Arial" w:cs="Arial"/>
      <w:lang w:eastAsia="ar-SA"/>
    </w:r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Standard"/>
    <w:link w:val="KopfzeileZchn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bsatz-Standardschriftart"/>
    <w:semiHidden/>
    <w:rsid w:val="001033D8"/>
  </w:style>
  <w:style w:type="paragraph" w:styleId="Fuzeile">
    <w:name w:val="footer"/>
    <w:basedOn w:val="Standard"/>
    <w:link w:val="FuzeileZchn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uzeileZchn">
    <w:name w:val="Fußzeile Zchn"/>
    <w:link w:val="Fuzeile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berschrift">
    <w:name w:val="index heading"/>
    <w:basedOn w:val="Standard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Beschriftung">
    <w:name w:val="caption"/>
    <w:basedOn w:val="Standard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Umschlagadresse">
    <w:name w:val="envelope address"/>
    <w:basedOn w:val="Standard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e">
    <w:name w:val="List"/>
    <w:basedOn w:val="Standard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Aufzhlungszeichen">
    <w:name w:val="List Bullet"/>
    <w:basedOn w:val="Standard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">
    <w:name w:val="List Number"/>
    <w:basedOn w:val="Standard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2">
    <w:name w:val="List 2"/>
    <w:basedOn w:val="Standard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Aufzhlungszeichen2">
    <w:name w:val="List Bullet 2"/>
    <w:basedOn w:val="Standard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Aufzhlungszeichen3">
    <w:name w:val="List Bullet 3"/>
    <w:basedOn w:val="Standard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Aufzhlungszeichen4">
    <w:name w:val="List Bullet 4"/>
    <w:basedOn w:val="Standard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Aufzhlungszeichen5">
    <w:name w:val="List Bullet 5"/>
    <w:basedOn w:val="Standard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2">
    <w:name w:val="List Number 2"/>
    <w:basedOn w:val="Standard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3">
    <w:name w:val="List Number 3"/>
    <w:basedOn w:val="Standard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4">
    <w:name w:val="List Number 4"/>
    <w:basedOn w:val="Standard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5">
    <w:name w:val="List Number 5"/>
    <w:basedOn w:val="Standard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Standard"/>
    <w:next w:val="Standard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UntertitelZchn">
    <w:name w:val="Untertitel Zchn"/>
    <w:link w:val="Untertitel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Textkrper-Zeileneinzug">
    <w:name w:val="Body Text Indent"/>
    <w:basedOn w:val="Standard"/>
    <w:link w:val="Textkrper-ZeileneinzugZchn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Textkrper-ZeileneinzugZchn">
    <w:name w:val="Textkörper-Zeileneinzug Zchn"/>
    <w:link w:val="Textkrper-Zeileneinzug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Textkrper2">
    <w:name w:val="Body Text 2"/>
    <w:basedOn w:val="Standard"/>
    <w:link w:val="Textkrper2Zchn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Textkrper2Zchn">
    <w:name w:val="Textkörper 2 Zchn"/>
    <w:link w:val="Textkrper2"/>
    <w:rsid w:val="001033D8"/>
    <w:rPr>
      <w:rFonts w:ascii="Arial" w:eastAsia="Times New Roman" w:hAnsi="Arial" w:cs="Times New Roman"/>
      <w:sz w:val="20"/>
      <w:szCs w:val="24"/>
    </w:rPr>
  </w:style>
  <w:style w:type="paragraph" w:styleId="Textkrper3">
    <w:name w:val="Body Text 3"/>
    <w:basedOn w:val="Standard"/>
    <w:link w:val="Textkrper3Zchn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Textkrper-Einzug2">
    <w:name w:val="Body Text Indent 2"/>
    <w:basedOn w:val="Standard"/>
    <w:link w:val="Textkrper-Einzug2Zchn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Textkrper-Einzug2Zchn">
    <w:name w:val="Textkörper-Einzug 2 Zchn"/>
    <w:link w:val="Textkrper-Einzug2"/>
    <w:rsid w:val="001033D8"/>
    <w:rPr>
      <w:rFonts w:ascii="Arial" w:eastAsia="Times New Roman" w:hAnsi="Arial" w:cs="Times New Roman"/>
      <w:sz w:val="20"/>
      <w:szCs w:val="20"/>
    </w:rPr>
  </w:style>
  <w:style w:type="paragraph" w:styleId="Dokumentstruktur">
    <w:name w:val="Document Map"/>
    <w:basedOn w:val="Standard"/>
    <w:link w:val="DokumentstrukturZchn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kumentstrukturZchn">
    <w:name w:val="Dokumentstruktur Zchn"/>
    <w:link w:val="Dokumentstruktur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NurText">
    <w:name w:val="Plain Text"/>
    <w:basedOn w:val="Standard"/>
    <w:link w:val="NurTextZchn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NurTextZchn">
    <w:name w:val="Nur Text Zchn"/>
    <w:link w:val="Nur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1033D8"/>
    <w:rPr>
      <w:b/>
      <w:bCs/>
    </w:rPr>
  </w:style>
  <w:style w:type="character" w:customStyle="1" w:styleId="KommentarthemaZchn">
    <w:name w:val="Kommentarthema Zchn"/>
    <w:link w:val="Kommentarthema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Sprechblasentext">
    <w:name w:val="Balloon Text"/>
    <w:basedOn w:val="Standard"/>
    <w:link w:val="SprechblasentextZchn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SprechblasentextZchn">
    <w:name w:val="Sprechblasentext Zchn"/>
    <w:link w:val="Sprechblase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enabsatz">
    <w:name w:val="List Paragraph"/>
    <w:basedOn w:val="Standard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Textkrper"/>
    <w:rsid w:val="001033D8"/>
    <w:pPr>
      <w:ind w:left="2268"/>
    </w:pPr>
  </w:style>
  <w:style w:type="paragraph" w:customStyle="1" w:styleId="Heading">
    <w:name w:val="Heading"/>
    <w:basedOn w:val="Standard"/>
    <w:next w:val="Textkrper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Textkrper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Standard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Beschriftung"/>
    <w:rsid w:val="001033D8"/>
  </w:style>
  <w:style w:type="paragraph" w:customStyle="1" w:styleId="Text">
    <w:name w:val="Text"/>
    <w:basedOn w:val="Standard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Standard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Standard"/>
    <w:next w:val="Textkrper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Standard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Standard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Standard"/>
    <w:next w:val="Standard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Standard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Standard"/>
    <w:next w:val="Standard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Standard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Standard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berschrift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Standard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Standard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Standard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Standard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Standard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Standard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Standard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Standard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Standard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Standard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Standard"/>
    <w:qFormat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Standard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Standard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Standard"/>
    <w:next w:val="Standard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Standard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Standard"/>
    <w:next w:val="Standard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elZchn">
    <w:name w:val="Titel Zchn"/>
    <w:link w:val="Titel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el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el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e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unotenzeichen">
    <w:name w:val="footnote reference"/>
    <w:unhideWhenUsed/>
    <w:rsid w:val="001033D8"/>
    <w:rPr>
      <w:vertAlign w:val="superscript"/>
    </w:rPr>
  </w:style>
  <w:style w:type="character" w:styleId="Kommentarzeichen">
    <w:name w:val="annotation reference"/>
    <w:unhideWhenUsed/>
    <w:rsid w:val="001033D8"/>
    <w:rPr>
      <w:sz w:val="16"/>
      <w:szCs w:val="16"/>
    </w:rPr>
  </w:style>
  <w:style w:type="character" w:styleId="Endnotenzeichen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1">
    <w:name w:val="Absatz-Standardschriftart1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Formularbeginn">
    <w:name w:val="HTML Top of Form"/>
    <w:basedOn w:val="Standard"/>
    <w:next w:val="Standard"/>
    <w:link w:val="z-FormularbeginnZchn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FormularbeginnZchn">
    <w:name w:val="z-Formularbeginn Zchn"/>
    <w:link w:val="z-Formularbeginn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Textkrper3Zchn">
    <w:name w:val="Textkörper 3 Zchn"/>
    <w:link w:val="Textkrper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Formularende">
    <w:name w:val="HTML Bottom of Form"/>
    <w:basedOn w:val="Standard"/>
    <w:next w:val="Standard"/>
    <w:link w:val="z-FormularendeZchn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FormularendeZchn">
    <w:name w:val="z-Formularende Zchn"/>
    <w:link w:val="z-Formularende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ellenraster">
    <w:name w:val="Table Grid"/>
    <w:basedOn w:val="NormaleTabelle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basedOn w:val="Standard"/>
    <w:next w:val="Standard"/>
    <w:link w:val="UntertitelZchn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el">
    <w:name w:val="Title"/>
    <w:basedOn w:val="Standard"/>
    <w:next w:val="Standard"/>
    <w:link w:val="TitelZchn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KeineListe"/>
    <w:semiHidden/>
    <w:unhideWhenUsed/>
    <w:rsid w:val="00A17642"/>
  </w:style>
  <w:style w:type="character" w:styleId="Seitenzahl">
    <w:name w:val="page number"/>
    <w:rsid w:val="00A17642"/>
  </w:style>
  <w:style w:type="paragraph" w:customStyle="1" w:styleId="ZchnZchnCharCharZchnZchn2">
    <w:name w:val="Zchn Zchn Char Char Zchn Zchn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Standard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Fett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KeineListe"/>
    <w:semiHidden/>
    <w:unhideWhenUsed/>
    <w:rsid w:val="009B1044"/>
  </w:style>
  <w:style w:type="paragraph" w:customStyle="1" w:styleId="ZchnZchnCharCharZchnZchn1">
    <w:name w:val="Zchn Zchn Char Char Zchn Zchn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Standard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KeineListe"/>
    <w:uiPriority w:val="99"/>
    <w:semiHidden/>
    <w:unhideWhenUsed/>
    <w:rsid w:val="003E1CF2"/>
  </w:style>
  <w:style w:type="numbering" w:customStyle="1" w:styleId="NoList11">
    <w:name w:val="No List11"/>
    <w:next w:val="KeineListe"/>
    <w:uiPriority w:val="99"/>
    <w:semiHidden/>
    <w:unhideWhenUsed/>
    <w:rsid w:val="003E1CF2"/>
  </w:style>
  <w:style w:type="table" w:customStyle="1" w:styleId="TableGrid1">
    <w:name w:val="Table Grid1"/>
    <w:basedOn w:val="NormaleTabelle"/>
    <w:next w:val="Tabellenraster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KeineListe"/>
    <w:semiHidden/>
    <w:unhideWhenUsed/>
    <w:rsid w:val="003E1CF2"/>
  </w:style>
  <w:style w:type="numbering" w:customStyle="1" w:styleId="NoList31">
    <w:name w:val="No List31"/>
    <w:next w:val="KeineListe"/>
    <w:semiHidden/>
    <w:unhideWhenUsed/>
    <w:rsid w:val="003E1CF2"/>
  </w:style>
  <w:style w:type="numbering" w:customStyle="1" w:styleId="NoList5">
    <w:name w:val="No List5"/>
    <w:next w:val="KeineListe"/>
    <w:uiPriority w:val="99"/>
    <w:semiHidden/>
    <w:unhideWhenUsed/>
    <w:rsid w:val="003E1CF2"/>
  </w:style>
  <w:style w:type="numbering" w:customStyle="1" w:styleId="NoList12">
    <w:name w:val="No List12"/>
    <w:next w:val="KeineListe"/>
    <w:uiPriority w:val="99"/>
    <w:semiHidden/>
    <w:unhideWhenUsed/>
    <w:rsid w:val="003E1CF2"/>
  </w:style>
  <w:style w:type="table" w:customStyle="1" w:styleId="TableGrid2">
    <w:name w:val="Table Grid2"/>
    <w:basedOn w:val="NormaleTabelle"/>
    <w:next w:val="Tabellenraster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KeineListe"/>
    <w:semiHidden/>
    <w:unhideWhenUsed/>
    <w:rsid w:val="003E1CF2"/>
  </w:style>
  <w:style w:type="numbering" w:customStyle="1" w:styleId="NoList32">
    <w:name w:val="No List32"/>
    <w:next w:val="KeineListe"/>
    <w:semiHidden/>
    <w:unhideWhenUsed/>
    <w:rsid w:val="003E1CF2"/>
  </w:style>
  <w:style w:type="numbering" w:customStyle="1" w:styleId="NoList6">
    <w:name w:val="No List6"/>
    <w:next w:val="KeineListe"/>
    <w:uiPriority w:val="99"/>
    <w:semiHidden/>
    <w:unhideWhenUsed/>
    <w:rsid w:val="001F15DE"/>
  </w:style>
  <w:style w:type="numbering" w:customStyle="1" w:styleId="NoList13">
    <w:name w:val="No List13"/>
    <w:next w:val="KeineListe"/>
    <w:uiPriority w:val="99"/>
    <w:semiHidden/>
    <w:unhideWhenUsed/>
    <w:rsid w:val="001F15DE"/>
  </w:style>
  <w:style w:type="table" w:customStyle="1" w:styleId="TableGrid3">
    <w:name w:val="Table Grid3"/>
    <w:basedOn w:val="NormaleTabelle"/>
    <w:next w:val="Tabellenraster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KeineListe"/>
    <w:semiHidden/>
    <w:unhideWhenUsed/>
    <w:rsid w:val="001F15DE"/>
  </w:style>
  <w:style w:type="numbering" w:customStyle="1" w:styleId="NoList33">
    <w:name w:val="No List33"/>
    <w:next w:val="KeineListe"/>
    <w:semiHidden/>
    <w:unhideWhenUsed/>
    <w:rsid w:val="001F15DE"/>
  </w:style>
  <w:style w:type="numbering" w:customStyle="1" w:styleId="NoList7">
    <w:name w:val="No List7"/>
    <w:next w:val="KeineListe"/>
    <w:uiPriority w:val="99"/>
    <w:semiHidden/>
    <w:unhideWhenUsed/>
    <w:rsid w:val="00A92E74"/>
  </w:style>
  <w:style w:type="numbering" w:customStyle="1" w:styleId="NoList14">
    <w:name w:val="No List14"/>
    <w:next w:val="KeineListe"/>
    <w:uiPriority w:val="99"/>
    <w:semiHidden/>
    <w:unhideWhenUsed/>
    <w:rsid w:val="00A92E74"/>
  </w:style>
  <w:style w:type="table" w:customStyle="1" w:styleId="TableGrid4">
    <w:name w:val="Table Grid4"/>
    <w:basedOn w:val="NormaleTabelle"/>
    <w:next w:val="Tabellenraster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KeineListe"/>
    <w:semiHidden/>
    <w:unhideWhenUsed/>
    <w:rsid w:val="00A92E74"/>
  </w:style>
  <w:style w:type="numbering" w:customStyle="1" w:styleId="NoList34">
    <w:name w:val="No List34"/>
    <w:next w:val="KeineListe"/>
    <w:semiHidden/>
    <w:unhideWhenUsed/>
    <w:rsid w:val="00A92E74"/>
  </w:style>
  <w:style w:type="numbering" w:customStyle="1" w:styleId="NoList8">
    <w:name w:val="No List8"/>
    <w:next w:val="KeineListe"/>
    <w:uiPriority w:val="99"/>
    <w:semiHidden/>
    <w:unhideWhenUsed/>
    <w:rsid w:val="00F45489"/>
  </w:style>
  <w:style w:type="numbering" w:customStyle="1" w:styleId="NoList15">
    <w:name w:val="No List15"/>
    <w:next w:val="KeineListe"/>
    <w:uiPriority w:val="99"/>
    <w:semiHidden/>
    <w:unhideWhenUsed/>
    <w:rsid w:val="00F45489"/>
  </w:style>
  <w:style w:type="table" w:customStyle="1" w:styleId="TableGrid5">
    <w:name w:val="Table Grid5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KeineListe"/>
    <w:semiHidden/>
    <w:unhideWhenUsed/>
    <w:rsid w:val="00F45489"/>
  </w:style>
  <w:style w:type="numbering" w:customStyle="1" w:styleId="NoList35">
    <w:name w:val="No List35"/>
    <w:next w:val="KeineListe"/>
    <w:semiHidden/>
    <w:unhideWhenUsed/>
    <w:rsid w:val="00F45489"/>
  </w:style>
  <w:style w:type="numbering" w:customStyle="1" w:styleId="NoList41">
    <w:name w:val="No List41"/>
    <w:next w:val="KeineListe"/>
    <w:uiPriority w:val="99"/>
    <w:semiHidden/>
    <w:unhideWhenUsed/>
    <w:rsid w:val="00F45489"/>
  </w:style>
  <w:style w:type="numbering" w:customStyle="1" w:styleId="NoList111">
    <w:name w:val="No List111"/>
    <w:next w:val="KeineListe"/>
    <w:uiPriority w:val="99"/>
    <w:semiHidden/>
    <w:unhideWhenUsed/>
    <w:rsid w:val="00F45489"/>
  </w:style>
  <w:style w:type="table" w:customStyle="1" w:styleId="TableGrid11">
    <w:name w:val="Table Grid11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KeineListe"/>
    <w:semiHidden/>
    <w:unhideWhenUsed/>
    <w:rsid w:val="00F45489"/>
  </w:style>
  <w:style w:type="numbering" w:customStyle="1" w:styleId="NoList311">
    <w:name w:val="No List311"/>
    <w:next w:val="KeineListe"/>
    <w:semiHidden/>
    <w:unhideWhenUsed/>
    <w:rsid w:val="00F45489"/>
  </w:style>
  <w:style w:type="numbering" w:customStyle="1" w:styleId="NoList51">
    <w:name w:val="No List51"/>
    <w:next w:val="KeineListe"/>
    <w:uiPriority w:val="99"/>
    <w:semiHidden/>
    <w:unhideWhenUsed/>
    <w:rsid w:val="00F45489"/>
  </w:style>
  <w:style w:type="numbering" w:customStyle="1" w:styleId="NoList121">
    <w:name w:val="No List121"/>
    <w:next w:val="KeineListe"/>
    <w:uiPriority w:val="99"/>
    <w:semiHidden/>
    <w:unhideWhenUsed/>
    <w:rsid w:val="00F45489"/>
  </w:style>
  <w:style w:type="table" w:customStyle="1" w:styleId="TableGrid21">
    <w:name w:val="Table Grid21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KeineListe"/>
    <w:semiHidden/>
    <w:unhideWhenUsed/>
    <w:rsid w:val="00F45489"/>
  </w:style>
  <w:style w:type="numbering" w:customStyle="1" w:styleId="NoList321">
    <w:name w:val="No List321"/>
    <w:next w:val="KeineListe"/>
    <w:semiHidden/>
    <w:unhideWhenUsed/>
    <w:rsid w:val="00F45489"/>
  </w:style>
  <w:style w:type="numbering" w:customStyle="1" w:styleId="NoList61">
    <w:name w:val="No List61"/>
    <w:next w:val="KeineListe"/>
    <w:uiPriority w:val="99"/>
    <w:semiHidden/>
    <w:unhideWhenUsed/>
    <w:rsid w:val="00F45489"/>
  </w:style>
  <w:style w:type="numbering" w:customStyle="1" w:styleId="NoList131">
    <w:name w:val="No List131"/>
    <w:next w:val="KeineListe"/>
    <w:uiPriority w:val="99"/>
    <w:semiHidden/>
    <w:unhideWhenUsed/>
    <w:rsid w:val="00F45489"/>
  </w:style>
  <w:style w:type="table" w:customStyle="1" w:styleId="TableGrid31">
    <w:name w:val="Table Grid31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KeineListe"/>
    <w:semiHidden/>
    <w:unhideWhenUsed/>
    <w:rsid w:val="00F45489"/>
  </w:style>
  <w:style w:type="numbering" w:customStyle="1" w:styleId="NoList331">
    <w:name w:val="No List331"/>
    <w:next w:val="KeineListe"/>
    <w:semiHidden/>
    <w:unhideWhenUsed/>
    <w:rsid w:val="00F45489"/>
  </w:style>
  <w:style w:type="numbering" w:customStyle="1" w:styleId="NoList71">
    <w:name w:val="No List71"/>
    <w:next w:val="KeineListe"/>
    <w:uiPriority w:val="99"/>
    <w:semiHidden/>
    <w:unhideWhenUsed/>
    <w:rsid w:val="00F45489"/>
  </w:style>
  <w:style w:type="numbering" w:customStyle="1" w:styleId="NoList141">
    <w:name w:val="No List141"/>
    <w:next w:val="KeineListe"/>
    <w:uiPriority w:val="99"/>
    <w:semiHidden/>
    <w:unhideWhenUsed/>
    <w:rsid w:val="00F45489"/>
  </w:style>
  <w:style w:type="table" w:customStyle="1" w:styleId="TableGrid41">
    <w:name w:val="Table Grid41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KeineListe"/>
    <w:semiHidden/>
    <w:unhideWhenUsed/>
    <w:rsid w:val="00F45489"/>
  </w:style>
  <w:style w:type="numbering" w:customStyle="1" w:styleId="NoList341">
    <w:name w:val="No List341"/>
    <w:next w:val="KeineListe"/>
    <w:semiHidden/>
    <w:unhideWhenUsed/>
    <w:rsid w:val="00F45489"/>
  </w:style>
  <w:style w:type="numbering" w:customStyle="1" w:styleId="NoList9">
    <w:name w:val="No List9"/>
    <w:next w:val="KeineListe"/>
    <w:uiPriority w:val="99"/>
    <w:semiHidden/>
    <w:unhideWhenUsed/>
    <w:rsid w:val="00AE4BF2"/>
  </w:style>
  <w:style w:type="numbering" w:customStyle="1" w:styleId="NoList16">
    <w:name w:val="No List16"/>
    <w:next w:val="KeineListe"/>
    <w:uiPriority w:val="99"/>
    <w:semiHidden/>
    <w:unhideWhenUsed/>
    <w:rsid w:val="00AE4BF2"/>
  </w:style>
  <w:style w:type="table" w:customStyle="1" w:styleId="TableGrid6">
    <w:name w:val="Table Grid6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KeineListe"/>
    <w:semiHidden/>
    <w:unhideWhenUsed/>
    <w:rsid w:val="00AE4BF2"/>
  </w:style>
  <w:style w:type="numbering" w:customStyle="1" w:styleId="NoList36">
    <w:name w:val="No List36"/>
    <w:next w:val="KeineListe"/>
    <w:semiHidden/>
    <w:unhideWhenUsed/>
    <w:rsid w:val="00AE4BF2"/>
  </w:style>
  <w:style w:type="numbering" w:customStyle="1" w:styleId="NoList42">
    <w:name w:val="No List42"/>
    <w:next w:val="KeineListe"/>
    <w:uiPriority w:val="99"/>
    <w:semiHidden/>
    <w:unhideWhenUsed/>
    <w:rsid w:val="00AE4BF2"/>
  </w:style>
  <w:style w:type="numbering" w:customStyle="1" w:styleId="NoList112">
    <w:name w:val="No List112"/>
    <w:next w:val="KeineListe"/>
    <w:uiPriority w:val="99"/>
    <w:semiHidden/>
    <w:unhideWhenUsed/>
    <w:rsid w:val="00AE4BF2"/>
  </w:style>
  <w:style w:type="table" w:customStyle="1" w:styleId="TableGrid12">
    <w:name w:val="Table Grid12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KeineListe"/>
    <w:semiHidden/>
    <w:unhideWhenUsed/>
    <w:rsid w:val="00AE4BF2"/>
  </w:style>
  <w:style w:type="numbering" w:customStyle="1" w:styleId="NoList312">
    <w:name w:val="No List312"/>
    <w:next w:val="KeineListe"/>
    <w:semiHidden/>
    <w:unhideWhenUsed/>
    <w:rsid w:val="00AE4BF2"/>
  </w:style>
  <w:style w:type="numbering" w:customStyle="1" w:styleId="NoList52">
    <w:name w:val="No List52"/>
    <w:next w:val="KeineListe"/>
    <w:uiPriority w:val="99"/>
    <w:semiHidden/>
    <w:unhideWhenUsed/>
    <w:rsid w:val="00AE4BF2"/>
  </w:style>
  <w:style w:type="numbering" w:customStyle="1" w:styleId="NoList122">
    <w:name w:val="No List122"/>
    <w:next w:val="KeineListe"/>
    <w:uiPriority w:val="99"/>
    <w:semiHidden/>
    <w:unhideWhenUsed/>
    <w:rsid w:val="00AE4BF2"/>
  </w:style>
  <w:style w:type="table" w:customStyle="1" w:styleId="TableGrid22">
    <w:name w:val="Table Grid22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KeineListe"/>
    <w:semiHidden/>
    <w:unhideWhenUsed/>
    <w:rsid w:val="00AE4BF2"/>
  </w:style>
  <w:style w:type="numbering" w:customStyle="1" w:styleId="NoList322">
    <w:name w:val="No List322"/>
    <w:next w:val="KeineListe"/>
    <w:semiHidden/>
    <w:unhideWhenUsed/>
    <w:rsid w:val="00AE4BF2"/>
  </w:style>
  <w:style w:type="numbering" w:customStyle="1" w:styleId="NoList62">
    <w:name w:val="No List62"/>
    <w:next w:val="KeineListe"/>
    <w:uiPriority w:val="99"/>
    <w:semiHidden/>
    <w:unhideWhenUsed/>
    <w:rsid w:val="00AE4BF2"/>
  </w:style>
  <w:style w:type="numbering" w:customStyle="1" w:styleId="NoList132">
    <w:name w:val="No List132"/>
    <w:next w:val="KeineListe"/>
    <w:uiPriority w:val="99"/>
    <w:semiHidden/>
    <w:unhideWhenUsed/>
    <w:rsid w:val="00AE4BF2"/>
  </w:style>
  <w:style w:type="table" w:customStyle="1" w:styleId="TableGrid32">
    <w:name w:val="Table Grid32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KeineListe"/>
    <w:semiHidden/>
    <w:unhideWhenUsed/>
    <w:rsid w:val="00AE4BF2"/>
  </w:style>
  <w:style w:type="numbering" w:customStyle="1" w:styleId="NoList332">
    <w:name w:val="No List332"/>
    <w:next w:val="KeineListe"/>
    <w:semiHidden/>
    <w:unhideWhenUsed/>
    <w:rsid w:val="00AE4BF2"/>
  </w:style>
  <w:style w:type="numbering" w:customStyle="1" w:styleId="NoList72">
    <w:name w:val="No List72"/>
    <w:next w:val="KeineListe"/>
    <w:uiPriority w:val="99"/>
    <w:semiHidden/>
    <w:unhideWhenUsed/>
    <w:rsid w:val="00AE4BF2"/>
  </w:style>
  <w:style w:type="numbering" w:customStyle="1" w:styleId="NoList142">
    <w:name w:val="No List142"/>
    <w:next w:val="KeineListe"/>
    <w:uiPriority w:val="99"/>
    <w:semiHidden/>
    <w:unhideWhenUsed/>
    <w:rsid w:val="00AE4BF2"/>
  </w:style>
  <w:style w:type="table" w:customStyle="1" w:styleId="TableGrid42">
    <w:name w:val="Table Grid42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KeineListe"/>
    <w:semiHidden/>
    <w:unhideWhenUsed/>
    <w:rsid w:val="00AE4BF2"/>
  </w:style>
  <w:style w:type="numbering" w:customStyle="1" w:styleId="NoList342">
    <w:name w:val="No List342"/>
    <w:next w:val="KeineListe"/>
    <w:semiHidden/>
    <w:unhideWhenUsed/>
    <w:rsid w:val="00AE4BF2"/>
  </w:style>
  <w:style w:type="numbering" w:customStyle="1" w:styleId="NoList81">
    <w:name w:val="No List81"/>
    <w:next w:val="KeineListe"/>
    <w:uiPriority w:val="99"/>
    <w:semiHidden/>
    <w:unhideWhenUsed/>
    <w:rsid w:val="00AE4BF2"/>
  </w:style>
  <w:style w:type="numbering" w:customStyle="1" w:styleId="NoList151">
    <w:name w:val="No List151"/>
    <w:next w:val="KeineListe"/>
    <w:uiPriority w:val="99"/>
    <w:semiHidden/>
    <w:unhideWhenUsed/>
    <w:rsid w:val="00AE4BF2"/>
  </w:style>
  <w:style w:type="table" w:customStyle="1" w:styleId="TableGrid51">
    <w:name w:val="Table Grid5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KeineListe"/>
    <w:semiHidden/>
    <w:unhideWhenUsed/>
    <w:rsid w:val="00AE4BF2"/>
  </w:style>
  <w:style w:type="numbering" w:customStyle="1" w:styleId="NoList351">
    <w:name w:val="No List351"/>
    <w:next w:val="KeineListe"/>
    <w:semiHidden/>
    <w:unhideWhenUsed/>
    <w:rsid w:val="00AE4BF2"/>
  </w:style>
  <w:style w:type="numbering" w:customStyle="1" w:styleId="NoList411">
    <w:name w:val="No List411"/>
    <w:next w:val="KeineListe"/>
    <w:uiPriority w:val="99"/>
    <w:semiHidden/>
    <w:unhideWhenUsed/>
    <w:rsid w:val="00AE4BF2"/>
  </w:style>
  <w:style w:type="numbering" w:customStyle="1" w:styleId="NoList1111">
    <w:name w:val="No List1111"/>
    <w:next w:val="KeineListe"/>
    <w:uiPriority w:val="99"/>
    <w:semiHidden/>
    <w:unhideWhenUsed/>
    <w:rsid w:val="00AE4BF2"/>
  </w:style>
  <w:style w:type="table" w:customStyle="1" w:styleId="TableGrid111">
    <w:name w:val="Table Grid11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KeineListe"/>
    <w:semiHidden/>
    <w:unhideWhenUsed/>
    <w:rsid w:val="00AE4BF2"/>
  </w:style>
  <w:style w:type="numbering" w:customStyle="1" w:styleId="NoList3111">
    <w:name w:val="No List3111"/>
    <w:next w:val="KeineListe"/>
    <w:semiHidden/>
    <w:unhideWhenUsed/>
    <w:rsid w:val="00AE4BF2"/>
  </w:style>
  <w:style w:type="numbering" w:customStyle="1" w:styleId="NoList511">
    <w:name w:val="No List511"/>
    <w:next w:val="KeineListe"/>
    <w:uiPriority w:val="99"/>
    <w:semiHidden/>
    <w:unhideWhenUsed/>
    <w:rsid w:val="00AE4BF2"/>
  </w:style>
  <w:style w:type="numbering" w:customStyle="1" w:styleId="NoList1211">
    <w:name w:val="No List1211"/>
    <w:next w:val="KeineListe"/>
    <w:uiPriority w:val="99"/>
    <w:semiHidden/>
    <w:unhideWhenUsed/>
    <w:rsid w:val="00AE4BF2"/>
  </w:style>
  <w:style w:type="table" w:customStyle="1" w:styleId="TableGrid211">
    <w:name w:val="Table Grid21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KeineListe"/>
    <w:semiHidden/>
    <w:unhideWhenUsed/>
    <w:rsid w:val="00AE4BF2"/>
  </w:style>
  <w:style w:type="numbering" w:customStyle="1" w:styleId="NoList3211">
    <w:name w:val="No List3211"/>
    <w:next w:val="KeineListe"/>
    <w:semiHidden/>
    <w:unhideWhenUsed/>
    <w:rsid w:val="00AE4BF2"/>
  </w:style>
  <w:style w:type="numbering" w:customStyle="1" w:styleId="NoList611">
    <w:name w:val="No List611"/>
    <w:next w:val="KeineListe"/>
    <w:uiPriority w:val="99"/>
    <w:semiHidden/>
    <w:unhideWhenUsed/>
    <w:rsid w:val="00AE4BF2"/>
  </w:style>
  <w:style w:type="numbering" w:customStyle="1" w:styleId="NoList1311">
    <w:name w:val="No List1311"/>
    <w:next w:val="KeineListe"/>
    <w:uiPriority w:val="99"/>
    <w:semiHidden/>
    <w:unhideWhenUsed/>
    <w:rsid w:val="00AE4BF2"/>
  </w:style>
  <w:style w:type="table" w:customStyle="1" w:styleId="TableGrid311">
    <w:name w:val="Table Grid31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KeineListe"/>
    <w:semiHidden/>
    <w:unhideWhenUsed/>
    <w:rsid w:val="00AE4BF2"/>
  </w:style>
  <w:style w:type="numbering" w:customStyle="1" w:styleId="NoList3311">
    <w:name w:val="No List3311"/>
    <w:next w:val="KeineListe"/>
    <w:semiHidden/>
    <w:unhideWhenUsed/>
    <w:rsid w:val="00AE4BF2"/>
  </w:style>
  <w:style w:type="numbering" w:customStyle="1" w:styleId="NoList711">
    <w:name w:val="No List711"/>
    <w:next w:val="KeineListe"/>
    <w:uiPriority w:val="99"/>
    <w:semiHidden/>
    <w:unhideWhenUsed/>
    <w:rsid w:val="00AE4BF2"/>
  </w:style>
  <w:style w:type="numbering" w:customStyle="1" w:styleId="NoList1411">
    <w:name w:val="No List1411"/>
    <w:next w:val="KeineListe"/>
    <w:uiPriority w:val="99"/>
    <w:semiHidden/>
    <w:unhideWhenUsed/>
    <w:rsid w:val="00AE4BF2"/>
  </w:style>
  <w:style w:type="table" w:customStyle="1" w:styleId="TableGrid411">
    <w:name w:val="Table Grid41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KeineListe"/>
    <w:semiHidden/>
    <w:unhideWhenUsed/>
    <w:rsid w:val="00AE4BF2"/>
  </w:style>
  <w:style w:type="numbering" w:customStyle="1" w:styleId="NoList3411">
    <w:name w:val="No List3411"/>
    <w:next w:val="KeineListe"/>
    <w:semiHidden/>
    <w:unhideWhenUsed/>
    <w:rsid w:val="00AE4BF2"/>
  </w:style>
  <w:style w:type="paragraph" w:styleId="berarbeitung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3A1CC1"/>
    <w:rPr>
      <w:color w:val="808080"/>
    </w:rPr>
  </w:style>
  <w:style w:type="paragraph" w:styleId="KeinLeerraum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Erwhnung">
    <w:name w:val="Mention"/>
    <w:basedOn w:val="Absatz-Standardschriftar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Absatz-Standardschriftart"/>
    <w:uiPriority w:val="99"/>
    <w:rsid w:val="0051022C"/>
    <w:rPr>
      <w:color w:val="808080"/>
      <w:shd w:val="clear" w:color="auto" w:fill="E6E6E6"/>
    </w:rPr>
  </w:style>
  <w:style w:type="character" w:styleId="NichtaufgelsteErwhnung">
    <w:name w:val="Unresolved Mention"/>
    <w:basedOn w:val="Absatz-Standardschriftar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Absatz-Standardschriftart"/>
    <w:rsid w:val="003B79E8"/>
  </w:style>
  <w:style w:type="paragraph" w:customStyle="1" w:styleId="NO">
    <w:name w:val="NO"/>
    <w:basedOn w:val="Standard"/>
    <w:link w:val="NOChar"/>
    <w:qFormat/>
    <w:rsid w:val="008565C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8565C2"/>
    <w:rPr>
      <w:rFonts w:ascii="Times New Roman" w:eastAsia="Malgun Gothic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5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backup-TMOA\SA1%20meetings\TSGS1_109_Athens_2025\Docs\S1-250044.zip" TargetMode="External"/><Relationship Id="rId21" Type="http://schemas.openxmlformats.org/officeDocument/2006/relationships/hyperlink" Target="file:///C:\backup-TMOA\SA1%20meetings\TSGS1_109_Athens_2025\docs\S1-250652.zip" TargetMode="External"/><Relationship Id="rId42" Type="http://schemas.openxmlformats.org/officeDocument/2006/relationships/hyperlink" Target="file:///C:\backup-TMOA\SA1%20meetings\TSGS1_109_Athens_2025\docs\S1-250659.zip" TargetMode="External"/><Relationship Id="rId47" Type="http://schemas.openxmlformats.org/officeDocument/2006/relationships/hyperlink" Target="file:///C:\backup-TMOA\SA1%20meetings\TSGS1_109_Athens_2025\Docs\S1-250216.zip" TargetMode="External"/><Relationship Id="rId63" Type="http://schemas.openxmlformats.org/officeDocument/2006/relationships/hyperlink" Target="file:///C:\backup-TMOA\SA1%20meetings\TSGS1_109_Athens_2025\Docs\S1-250310.zip" TargetMode="External"/><Relationship Id="rId68" Type="http://schemas.openxmlformats.org/officeDocument/2006/relationships/hyperlink" Target="file:///C:\backup-TMOA\SA1%20meetings\TSGS1_109_Athens_2025\Docs\S1-250287.zip" TargetMode="External"/><Relationship Id="rId84" Type="http://schemas.openxmlformats.org/officeDocument/2006/relationships/hyperlink" Target="file:///C:\backup-TMOA\SA1%20meetings\TSGS1_109_Athens_2025\docs\S1-250676.zip" TargetMode="External"/><Relationship Id="rId89" Type="http://schemas.openxmlformats.org/officeDocument/2006/relationships/hyperlink" Target="file:///C:\backup-TMOA\SA1%20meetings\TSGS1_109_Athens_2025\Docs\S1-250258.zip" TargetMode="External"/><Relationship Id="rId16" Type="http://schemas.openxmlformats.org/officeDocument/2006/relationships/hyperlink" Target="file:///C:\backup-TMOA\SA1%20meetings\TSGS1_109_Athens_2025\Docs\S1-250285.zip" TargetMode="External"/><Relationship Id="rId11" Type="http://schemas.openxmlformats.org/officeDocument/2006/relationships/hyperlink" Target="file:///C:\backup-TMOA\SA1%20meetings\TSGS1_109_Athens_2025\Docs\S1-250146.zip" TargetMode="External"/><Relationship Id="rId32" Type="http://schemas.openxmlformats.org/officeDocument/2006/relationships/hyperlink" Target="file:///C:\backup-TMOA\SA1%20meetings\TSGS1_109_Athens_2025\docs\S1-250683.zip" TargetMode="External"/><Relationship Id="rId37" Type="http://schemas.openxmlformats.org/officeDocument/2006/relationships/hyperlink" Target="file:///C:\backup-TMOA\SA1%20meetings\TSGS1_109_Athens_2025\Docs\S1-250145.zip" TargetMode="External"/><Relationship Id="rId53" Type="http://schemas.openxmlformats.org/officeDocument/2006/relationships/hyperlink" Target="file:///C:\backup-TMOA\SA1%20meetings\TSGS1_109_Athens_2025\docs\S1-250664.zip" TargetMode="External"/><Relationship Id="rId58" Type="http://schemas.openxmlformats.org/officeDocument/2006/relationships/hyperlink" Target="file:///C:\backup-TMOA\SA1%20meetings\TSGS1_109_Athens_2025\docs\S1-250690.zip" TargetMode="External"/><Relationship Id="rId74" Type="http://schemas.openxmlformats.org/officeDocument/2006/relationships/hyperlink" Target="file:///C:\backup-TMOA\SA1%20meetings\TSGS1_109_Athens_2025\docs\S1-250650.zip" TargetMode="External"/><Relationship Id="rId79" Type="http://schemas.openxmlformats.org/officeDocument/2006/relationships/hyperlink" Target="file:///C:\backup-TMOA\SA1%20meetings\TSGS1_109_Athens_2025\docs\S1-250674.zip" TargetMode="External"/><Relationship Id="rId5" Type="http://schemas.openxmlformats.org/officeDocument/2006/relationships/numbering" Target="numbering.xml"/><Relationship Id="rId90" Type="http://schemas.openxmlformats.org/officeDocument/2006/relationships/hyperlink" Target="file:///C:\backup-TMOA\SA1%20meetings\TSGS1_109_Athens_2025\docs\S1-250679.zip" TargetMode="External"/><Relationship Id="rId22" Type="http://schemas.openxmlformats.org/officeDocument/2006/relationships/hyperlink" Target="file:///C:\backup-TMOA\SA1%20meetings\TSGS1_109_Athens_2025\docs\S1-250681.zip" TargetMode="External"/><Relationship Id="rId27" Type="http://schemas.openxmlformats.org/officeDocument/2006/relationships/hyperlink" Target="file:///C:\backup-TMOA\SA1%20meetings\TSGS1_109_Athens_2025\docs\S1-250654.zip" TargetMode="External"/><Relationship Id="rId43" Type="http://schemas.openxmlformats.org/officeDocument/2006/relationships/hyperlink" Target="file:///C:\backup-TMOA\SA1%20meetings\TSGS1_109_Athens_2025\Docs\S1-250205.zip" TargetMode="External"/><Relationship Id="rId48" Type="http://schemas.openxmlformats.org/officeDocument/2006/relationships/hyperlink" Target="file:///C:\backup-TMOA\SA1%20meetings\TSGS1_109_Athens_2025\docs\S1-250662.zip" TargetMode="External"/><Relationship Id="rId64" Type="http://schemas.openxmlformats.org/officeDocument/2006/relationships/hyperlink" Target="file:///C:\backup-TMOA\SA1%20meetings\TSGS1_109_Athens_2025\docs\S1-250374.zip" TargetMode="External"/><Relationship Id="rId69" Type="http://schemas.openxmlformats.org/officeDocument/2006/relationships/hyperlink" Target="file:///C:\backup-TMOA\SA1%20meetings\TSGS1_109_Athens_2025\Docs\S1-250323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C:\backup-TMOA\SA1%20meetings\TSGS1_109_Athens_2025\docs\S1-250663.zip" TargetMode="External"/><Relationship Id="rId72" Type="http://schemas.openxmlformats.org/officeDocument/2006/relationships/hyperlink" Target="file:///C:\backup-TMOA\SA1%20meetings\TSGS1_109_Athens_2025\docs\S1-250671.zip" TargetMode="External"/><Relationship Id="rId80" Type="http://schemas.openxmlformats.org/officeDocument/2006/relationships/hyperlink" Target="file:///C:\backup-TMOA\SA1%20meetings\TSGS1_109_Athens_2025\Docs\S1-250169.zip" TargetMode="External"/><Relationship Id="rId85" Type="http://schemas.openxmlformats.org/officeDocument/2006/relationships/hyperlink" Target="file:///C:\backup-TMOA\SA1%20meetings\TSGS1_109_Athens_2025\Docs\S1-250177.zip" TargetMode="External"/><Relationship Id="rId93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hyperlink" Target="file:///C:\backup-TMOA\SA1%20meetings\TSGS1_109_Athens_2025\Docs\S1-250056.zip" TargetMode="External"/><Relationship Id="rId17" Type="http://schemas.openxmlformats.org/officeDocument/2006/relationships/hyperlink" Target="file:///C:\backup-TMOA\SA1%20meetings\TSGS1_109_Athens_2025\docs\S1-250651.zip" TargetMode="External"/><Relationship Id="rId25" Type="http://schemas.openxmlformats.org/officeDocument/2006/relationships/hyperlink" Target="file:///C:\backup-TMOA\SA1%20meetings\TSGS1_109_Athens_2025\docs\S1-250653.zip" TargetMode="External"/><Relationship Id="rId33" Type="http://schemas.openxmlformats.org/officeDocument/2006/relationships/hyperlink" Target="file:///C:\backup-TMOA\SA1%20meetings\TSGS1_109_Athens_2025\Docs\S1-250131.zip" TargetMode="External"/><Relationship Id="rId38" Type="http://schemas.openxmlformats.org/officeDocument/2006/relationships/hyperlink" Target="file:///C:\backup-TMOA\SA1%20meetings\TSGS1_109_Athens_2025\docs\S1-250658.zip" TargetMode="External"/><Relationship Id="rId46" Type="http://schemas.openxmlformats.org/officeDocument/2006/relationships/hyperlink" Target="file:///C:\backup-TMOA\SA1%20meetings\TSGS1_109_Athens_2025\docs\S1-250661.zip" TargetMode="External"/><Relationship Id="rId59" Type="http://schemas.openxmlformats.org/officeDocument/2006/relationships/hyperlink" Target="file:///C:\backup-TMOA\SA1%20meetings\TSGS1_109_Athens_2025\Docs\S1-250295.zip" TargetMode="External"/><Relationship Id="rId67" Type="http://schemas.openxmlformats.org/officeDocument/2006/relationships/hyperlink" Target="file:///C:\backup-TMOA\SA1%20meetings\TSGS1_109_Athens_2025\Docs\S1-250041.zip" TargetMode="External"/><Relationship Id="rId20" Type="http://schemas.openxmlformats.org/officeDocument/2006/relationships/hyperlink" Target="file:///C:\backup-TMOA\SA1%20meetings\TSGS1_109_Athens_2025\Docs\S1-250336.zip" TargetMode="External"/><Relationship Id="rId41" Type="http://schemas.openxmlformats.org/officeDocument/2006/relationships/hyperlink" Target="file:///C:\backup-TMOA\SA1%20meetings\TSGS1_109_Athens_2025\Docs\S1-250197.zip" TargetMode="External"/><Relationship Id="rId54" Type="http://schemas.openxmlformats.org/officeDocument/2006/relationships/hyperlink" Target="file:///C:\backup-TMOA\SA1%20meetings\TSGS1_109_Athens_2025\docs\S1-250687.zip" TargetMode="External"/><Relationship Id="rId62" Type="http://schemas.openxmlformats.org/officeDocument/2006/relationships/hyperlink" Target="file:///C:\backup-TMOA\SA1%20meetings\TSGS1_109_Athens_2025\docs\S1-250688.zip" TargetMode="External"/><Relationship Id="rId70" Type="http://schemas.openxmlformats.org/officeDocument/2006/relationships/hyperlink" Target="file:///C:\backup-TMOA\SA1%20meetings\TSGS1_109_Athens_2025\docs\S1-250670.zip" TargetMode="External"/><Relationship Id="rId75" Type="http://schemas.openxmlformats.org/officeDocument/2006/relationships/hyperlink" Target="file:///C:\backup-TMOA\SA1%20meetings\TSGS1_109_Athens_2025\docs\S1-250672.zip" TargetMode="External"/><Relationship Id="rId83" Type="http://schemas.openxmlformats.org/officeDocument/2006/relationships/hyperlink" Target="file:///C:\backup-TMOA\SA1%20meetings\TSGS1_109_Athens_2025\Docs\S1-250176.zip" TargetMode="External"/><Relationship Id="rId88" Type="http://schemas.openxmlformats.org/officeDocument/2006/relationships/hyperlink" Target="file:///C:\backup-TMOA\SA1%20meetings\TSGS1_109_Athens_2025\docs\S1-250678.zip" TargetMode="External"/><Relationship Id="rId91" Type="http://schemas.openxmlformats.org/officeDocument/2006/relationships/hyperlink" Target="file:///C:\backup-TMOA\SA1%20meetings\TSGS1_109_Athens_2025\Docs\S1-250269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file:///C:\backup-TMOA\SA1%20meetings\TSGS1_109_Athens_2025\docs\S1-250669.zip" TargetMode="External"/><Relationship Id="rId23" Type="http://schemas.openxmlformats.org/officeDocument/2006/relationships/hyperlink" Target="file:///C:\backup-TMOA\SA1%20meetings\TSGS1_109_Athens_2025\Docs\S1-250013.zip" TargetMode="External"/><Relationship Id="rId28" Type="http://schemas.openxmlformats.org/officeDocument/2006/relationships/hyperlink" Target="file:///C:\backup-TMOA\SA1%20meetings\TSGS1_109_Athens_2025\docs\S1-250682.zip" TargetMode="External"/><Relationship Id="rId36" Type="http://schemas.openxmlformats.org/officeDocument/2006/relationships/hyperlink" Target="file:///C:\backup-TMOA\SA1%20meetings\TSGS1_109_Athens_2025\docs\S1-250657.zip" TargetMode="External"/><Relationship Id="rId49" Type="http://schemas.openxmlformats.org/officeDocument/2006/relationships/hyperlink" Target="file:///C:\backup-TMOA\SA1%20meetings\TSGS1_109_Athens_2025\docs\S1-250685.zip" TargetMode="External"/><Relationship Id="rId57" Type="http://schemas.openxmlformats.org/officeDocument/2006/relationships/hyperlink" Target="file:///C:\backup-TMOA\SA1%20meetings\TSGS1_109_Athens_2025\docs\S1-250665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C:\backup-TMOA\SA1%20meetings\TSGS1_109_Athens_2025\docs\S1-250655.zip" TargetMode="External"/><Relationship Id="rId44" Type="http://schemas.openxmlformats.org/officeDocument/2006/relationships/hyperlink" Target="file:///C:\backup-TMOA\SA1%20meetings\TSGS1_109_Athens_2025\docs\S1-250660.zip" TargetMode="External"/><Relationship Id="rId52" Type="http://schemas.openxmlformats.org/officeDocument/2006/relationships/hyperlink" Target="file:///C:\backup-TMOA\SA1%20meetings\TSGS1_109_Athens_2025\Docs\S1-250243.zip" TargetMode="External"/><Relationship Id="rId60" Type="http://schemas.openxmlformats.org/officeDocument/2006/relationships/hyperlink" Target="file:///C:\backup-TMOA\SA1%20meetings\TSGS1_109_Athens_2025\Docs\S1-250265.zip" TargetMode="External"/><Relationship Id="rId65" Type="http://schemas.openxmlformats.org/officeDocument/2006/relationships/hyperlink" Target="file:///C:\backup-TMOA\SA1%20meetings\TSGS1_109_Athens_2025\docs\S1-250667.zip" TargetMode="External"/><Relationship Id="rId73" Type="http://schemas.openxmlformats.org/officeDocument/2006/relationships/hyperlink" Target="file:///C:\backup-TMOA\SA1%20meetings\TSGS1_109_Athens_2025\Docs\S1-250090.zip" TargetMode="External"/><Relationship Id="rId78" Type="http://schemas.openxmlformats.org/officeDocument/2006/relationships/hyperlink" Target="file:///C:\backup-TMOA\SA1%20meetings\TSGS1_109_Athens_2025\Docs\S1-250153.zip" TargetMode="External"/><Relationship Id="rId81" Type="http://schemas.openxmlformats.org/officeDocument/2006/relationships/hyperlink" Target="file:///C:\backup-TMOA\SA1%20meetings\TSGS1_109_Athens_2025\Docs\S1-250332.zip" TargetMode="External"/><Relationship Id="rId86" Type="http://schemas.openxmlformats.org/officeDocument/2006/relationships/hyperlink" Target="file:///C:\backup-TMOA\SA1%20meetings\TSGS1_109_Athens_2025\docs\S1-250677.zip" TargetMode="External"/><Relationship Id="rId94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file:///C:\backup-TMOA\SA1%20meetings\TSGS1_109_Athens_2025\docs\S1-250668.zip" TargetMode="External"/><Relationship Id="rId18" Type="http://schemas.openxmlformats.org/officeDocument/2006/relationships/hyperlink" Target="file:///C:\backup-TMOA\SA1%20meetings\TSGS1_109_Athens_2025\docs\S1-250686.zip" TargetMode="External"/><Relationship Id="rId39" Type="http://schemas.openxmlformats.org/officeDocument/2006/relationships/hyperlink" Target="file:///C:\backup-TMOA\SA1%20meetings\TSGS1_109_Athens_2025\docs\S1-250684.zip" TargetMode="External"/><Relationship Id="rId34" Type="http://schemas.openxmlformats.org/officeDocument/2006/relationships/hyperlink" Target="file:///C:\backup-TMOA\SA1%20meetings\TSGS1_109_Athens_2025\docs\S1-250656.zip" TargetMode="External"/><Relationship Id="rId50" Type="http://schemas.openxmlformats.org/officeDocument/2006/relationships/hyperlink" Target="file:///C:\backup-TMOA\SA1%20meetings\TSGS1_109_Athens_2025\Docs\S1-250242.zip" TargetMode="External"/><Relationship Id="rId55" Type="http://schemas.openxmlformats.org/officeDocument/2006/relationships/hyperlink" Target="file:///C:\backup-TMOA\SA1%20meetings\TSGS1_109_Athens_2025\Docs\S1-250257.zip" TargetMode="External"/><Relationship Id="rId76" Type="http://schemas.openxmlformats.org/officeDocument/2006/relationships/hyperlink" Target="file:///C:\backup-TMOA\SA1%20meetings\TSGS1_109_Athens_2025\Docs\S1-250119.zip" TargetMode="External"/><Relationship Id="rId7" Type="http://schemas.openxmlformats.org/officeDocument/2006/relationships/settings" Target="settings.xml"/><Relationship Id="rId71" Type="http://schemas.openxmlformats.org/officeDocument/2006/relationships/hyperlink" Target="file:///C:\backup-TMOA\SA1%20meetings\TSGS1_109_Athens_2025\Docs\S1-250214.zip" TargetMode="External"/><Relationship Id="rId92" Type="http://schemas.openxmlformats.org/officeDocument/2006/relationships/hyperlink" Target="file:///C:\backup-TMOA\SA1%20meetings\TSGS1_109_Athens_2025\docs\S1-250680.zip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file:///C:\backup-TMOA\SA1%20meetings\TSGS1_109_Athens_2025\Docs\S1-250062.zip" TargetMode="External"/><Relationship Id="rId24" Type="http://schemas.openxmlformats.org/officeDocument/2006/relationships/hyperlink" Target="file:///C:\backup-TMOA\SA1%20meetings\TSGS1_109_Athens_2025\Docs\S1-250337.zip" TargetMode="External"/><Relationship Id="rId40" Type="http://schemas.openxmlformats.org/officeDocument/2006/relationships/hyperlink" Target="file:///C:\backup-TMOA\SA1%20meetings\TSGS1_109_Athens_2025\Docs\S1-250150.zip" TargetMode="External"/><Relationship Id="rId45" Type="http://schemas.openxmlformats.org/officeDocument/2006/relationships/hyperlink" Target="file:///C:\backup-TMOA\SA1%20meetings\TSGS1_109_Athens_2025\Docs\S1-250210.zip" TargetMode="External"/><Relationship Id="rId66" Type="http://schemas.openxmlformats.org/officeDocument/2006/relationships/hyperlink" Target="file:///C:\backup-TMOA\SA1%20meetings\TSGS1_109_Athens_2025\docs\S1-250689.zip" TargetMode="External"/><Relationship Id="rId87" Type="http://schemas.openxmlformats.org/officeDocument/2006/relationships/hyperlink" Target="file:///C:\backup-TMOA\SA1%20meetings\TSGS1_109_Athens_2025\Docs\S1-250245.zip" TargetMode="External"/><Relationship Id="rId61" Type="http://schemas.openxmlformats.org/officeDocument/2006/relationships/hyperlink" Target="file:///C:\backup-TMOA\SA1%20meetings\TSGS1_109_Athens_2025\docs\S1-250666.zip" TargetMode="External"/><Relationship Id="rId82" Type="http://schemas.openxmlformats.org/officeDocument/2006/relationships/hyperlink" Target="file:///C:\backup-TMOA\SA1%20meetings\TSGS1_109_Athens_2025\docs\S1-250675.zip" TargetMode="External"/><Relationship Id="rId19" Type="http://schemas.openxmlformats.org/officeDocument/2006/relationships/hyperlink" Target="file:///C:\backup-TMOA\SA1%20meetings\TSGS1_109_Athens_2025\Docs\S1-250012.zip" TargetMode="External"/><Relationship Id="rId14" Type="http://schemas.openxmlformats.org/officeDocument/2006/relationships/hyperlink" Target="file:///C:\backup-TMOA\SA1%20meetings\TSGS1_109_Athens_2025\Docs\S1-250284.zip" TargetMode="External"/><Relationship Id="rId30" Type="http://schemas.openxmlformats.org/officeDocument/2006/relationships/hyperlink" Target="file:///C:\backup-TMOA\SA1%20meetings\TSGS1_109_Athens_2025\Docs\S1-250118.zip" TargetMode="External"/><Relationship Id="rId35" Type="http://schemas.openxmlformats.org/officeDocument/2006/relationships/hyperlink" Target="file:///C:\backup-TMOA\SA1%20meetings\TSGS1_109_Athens_2025\Docs\S1-250134.zip" TargetMode="External"/><Relationship Id="rId56" Type="http://schemas.openxmlformats.org/officeDocument/2006/relationships/hyperlink" Target="file:///C:\backup-TMOA\SA1%20meetings\TSGS1_109_Athens_2025\Docs\S1-250324.zip" TargetMode="External"/><Relationship Id="rId77" Type="http://schemas.openxmlformats.org/officeDocument/2006/relationships/hyperlink" Target="file:///C:\backup-TMOA\SA1%20meetings\TSGS1_109_Athens_2025\docs\S1-25067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ksievv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71aa21-c1c3-445e-9834-b5b7c333988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7" ma:contentTypeDescription="Create a new document." ma:contentTypeScope="" ma:versionID="eb2a4868654826106e9c67f196f57b26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7012c47dbb936e14b550d23968a71fc9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  <ds:schemaRef ds:uri="ea71aa21-c1c3-445e-9834-b5b7c3339883"/>
  </ds:schemaRefs>
</ds:datastoreItem>
</file>

<file path=customXml/itemProps3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6B131B-B029-45EF-AAD4-270B5DA3D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</Template>
  <TotalTime>0</TotalTime>
  <Pages>6</Pages>
  <Words>2627</Words>
  <Characters>16552</Characters>
  <Application>Microsoft Office Word</Application>
  <DocSecurity>0</DocSecurity>
  <Lines>137</Lines>
  <Paragraphs>38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Vodafone</Company>
  <LinksUpToDate>false</LinksUpToDate>
  <CharactersWithSpaces>19141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Vasil Aleksiev</cp:lastModifiedBy>
  <cp:revision>17</cp:revision>
  <dcterms:created xsi:type="dcterms:W3CDTF">2025-02-19T17:22:00Z</dcterms:created>
  <dcterms:modified xsi:type="dcterms:W3CDTF">2025-02-20T09:44:00Z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2025-02-18T06:29:50Z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fcf7d318-6e46-41bf-a673-62fd23320ed9</vt:lpwstr>
  </property>
  <property fmtid="{D5CDD505-2E9C-101B-9397-08002B2CF9AE}" pid="9" name="MSIP_Label_55339bf0-f345-473a-9ec8-6ca7c8197055_ContentBits">
    <vt:lpwstr>0</vt:lpwstr>
  </property>
</Properties>
</file>